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73D32" w14:textId="77777777" w:rsidR="000E219C" w:rsidRPr="00E37C7D" w:rsidRDefault="000E219C" w:rsidP="000E219C">
      <w:pPr>
        <w:spacing w:after="0" w:line="360" w:lineRule="auto"/>
        <w:jc w:val="center"/>
        <w:rPr>
          <w:rFonts w:ascii="Times New Roman" w:hAnsi="Times New Roman" w:cs="Times New Roman"/>
          <w:b/>
          <w:lang w:val="ro-RO"/>
        </w:rPr>
      </w:pPr>
      <w:bookmarkStart w:id="0" w:name="_GoBack"/>
      <w:bookmarkEnd w:id="0"/>
      <w:r w:rsidRPr="00E37C7D">
        <w:rPr>
          <w:rFonts w:ascii="Times New Roman" w:hAnsi="Times New Roman" w:cs="Times New Roman"/>
          <w:b/>
          <w:noProof/>
          <w:lang w:val="ro-RO" w:eastAsia="ro-RO"/>
        </w:rPr>
        <w:drawing>
          <wp:anchor distT="0" distB="0" distL="114300" distR="114300" simplePos="0" relativeHeight="251651072" behindDoc="0" locked="0" layoutInCell="1" allowOverlap="1" wp14:anchorId="3EFBBBEB" wp14:editId="5A64FFE9">
            <wp:simplePos x="0" y="0"/>
            <wp:positionH relativeFrom="column">
              <wp:posOffset>-119863</wp:posOffset>
            </wp:positionH>
            <wp:positionV relativeFrom="paragraph">
              <wp:posOffset>-102566</wp:posOffset>
            </wp:positionV>
            <wp:extent cx="760730" cy="876935"/>
            <wp:effectExtent l="0" t="0" r="1270" b="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7C7D">
        <w:rPr>
          <w:rFonts w:ascii="Times New Roman" w:hAnsi="Times New Roman" w:cs="Times New Roman"/>
          <w:b/>
          <w:noProof/>
          <w:lang w:val="ro-RO" w:eastAsia="ro-RO"/>
        </w:rPr>
        <w:drawing>
          <wp:anchor distT="0" distB="0" distL="114300" distR="114300" simplePos="0" relativeHeight="251653120" behindDoc="0" locked="0" layoutInCell="1" allowOverlap="1" wp14:anchorId="6FBA69CE" wp14:editId="5D79EDB5">
            <wp:simplePos x="0" y="0"/>
            <wp:positionH relativeFrom="column">
              <wp:posOffset>5008441</wp:posOffset>
            </wp:positionH>
            <wp:positionV relativeFrom="paragraph">
              <wp:posOffset>-6331</wp:posOffset>
            </wp:positionV>
            <wp:extent cx="735993" cy="1039811"/>
            <wp:effectExtent l="0" t="0" r="6985" b="8255"/>
            <wp:wrapNone/>
            <wp:docPr id="4" name="Imagine 4" descr="Image result for lapto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laptop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93" cy="103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7C7D">
        <w:rPr>
          <w:rFonts w:ascii="Times New Roman" w:hAnsi="Times New Roman" w:cs="Times New Roman"/>
          <w:b/>
          <w:lang w:val="ro-RO"/>
        </w:rPr>
        <w:t>ŞCOALA GIMNAZIALĂ “MIRCEA CEL BĂTRÂN”</w:t>
      </w:r>
    </w:p>
    <w:p w14:paraId="5AA3A797" w14:textId="77777777" w:rsidR="000E219C" w:rsidRPr="00E37C7D" w:rsidRDefault="000E219C" w:rsidP="000E219C">
      <w:pPr>
        <w:spacing w:after="0" w:line="360" w:lineRule="auto"/>
        <w:jc w:val="center"/>
        <w:rPr>
          <w:rFonts w:ascii="Times New Roman" w:hAnsi="Times New Roman" w:cs="Times New Roman"/>
          <w:b/>
          <w:lang w:val="ro-RO"/>
        </w:rPr>
      </w:pPr>
      <w:r w:rsidRPr="00E37C7D">
        <w:rPr>
          <w:rFonts w:ascii="Times New Roman" w:hAnsi="Times New Roman" w:cs="Times New Roman"/>
          <w:b/>
          <w:lang w:val="ro-RO"/>
        </w:rPr>
        <w:t>CONCURSUL JUDEŢEAN “MICA OLIMPIADĂ DE INFORMATICĂ”</w:t>
      </w:r>
    </w:p>
    <w:p w14:paraId="53613295" w14:textId="13B74F75" w:rsidR="000E219C" w:rsidRPr="00E37C7D" w:rsidRDefault="000E219C" w:rsidP="000E219C">
      <w:pPr>
        <w:spacing w:after="0" w:line="360" w:lineRule="auto"/>
        <w:jc w:val="center"/>
        <w:rPr>
          <w:rFonts w:ascii="Times New Roman" w:hAnsi="Times New Roman" w:cs="Times New Roman"/>
          <w:b/>
          <w:lang w:val="ro-RO"/>
        </w:rPr>
      </w:pPr>
      <w:r w:rsidRPr="00E37C7D">
        <w:rPr>
          <w:rFonts w:ascii="Times New Roman" w:hAnsi="Times New Roman" w:cs="Times New Roman"/>
          <w:b/>
          <w:lang w:val="ro-RO"/>
        </w:rPr>
        <w:t>1</w:t>
      </w:r>
      <w:r w:rsidR="00E37C7D">
        <w:rPr>
          <w:rFonts w:ascii="Times New Roman" w:hAnsi="Times New Roman" w:cs="Times New Roman"/>
          <w:b/>
          <w:lang w:val="ro-RO"/>
        </w:rPr>
        <w:t>8</w:t>
      </w:r>
      <w:r w:rsidRPr="00E37C7D">
        <w:rPr>
          <w:rFonts w:ascii="Times New Roman" w:hAnsi="Times New Roman" w:cs="Times New Roman"/>
          <w:b/>
          <w:lang w:val="ro-RO"/>
        </w:rPr>
        <w:t xml:space="preserve"> MAI 201</w:t>
      </w:r>
      <w:r w:rsidR="00E37C7D">
        <w:rPr>
          <w:rFonts w:ascii="Times New Roman" w:hAnsi="Times New Roman" w:cs="Times New Roman"/>
          <w:b/>
          <w:lang w:val="ro-RO"/>
        </w:rPr>
        <w:t>9</w:t>
      </w:r>
      <w:r w:rsidRPr="00E37C7D">
        <w:rPr>
          <w:rFonts w:ascii="Times New Roman" w:hAnsi="Times New Roman" w:cs="Times New Roman"/>
          <w:b/>
          <w:lang w:val="ro-RO"/>
        </w:rPr>
        <w:t>, EDIŢIA a XX-a</w:t>
      </w:r>
    </w:p>
    <w:p w14:paraId="52DE5917" w14:textId="41443138" w:rsidR="000E219C" w:rsidRPr="00E37C7D" w:rsidRDefault="000E219C" w:rsidP="000E219C">
      <w:pPr>
        <w:spacing w:after="0" w:line="360" w:lineRule="auto"/>
        <w:jc w:val="center"/>
        <w:rPr>
          <w:rFonts w:ascii="Times New Roman" w:hAnsi="Times New Roman" w:cs="Times New Roman"/>
          <w:b/>
          <w:lang w:val="ro-RO"/>
        </w:rPr>
      </w:pPr>
      <w:r w:rsidRPr="00E37C7D">
        <w:rPr>
          <w:rFonts w:ascii="Times New Roman" w:hAnsi="Times New Roman" w:cs="Times New Roman"/>
          <w:noProof/>
          <w:lang w:val="ro-RO" w:eastAsia="ro-RO"/>
        </w:rPr>
        <w:drawing>
          <wp:anchor distT="0" distB="0" distL="114300" distR="114300" simplePos="0" relativeHeight="251654144" behindDoc="0" locked="0" layoutInCell="1" allowOverlap="1" wp14:anchorId="29A12BEC" wp14:editId="271EB72E">
            <wp:simplePos x="0" y="0"/>
            <wp:positionH relativeFrom="column">
              <wp:posOffset>4912512</wp:posOffset>
            </wp:positionH>
            <wp:positionV relativeFrom="paragraph">
              <wp:posOffset>107132</wp:posOffset>
            </wp:positionV>
            <wp:extent cx="1040371" cy="340731"/>
            <wp:effectExtent l="19050" t="57150" r="7620" b="40640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in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221508">
                      <a:off x="0" y="0"/>
                      <a:ext cx="1040371" cy="3407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37C7D">
        <w:rPr>
          <w:rFonts w:ascii="Times New Roman" w:hAnsi="Times New Roman" w:cs="Times New Roman"/>
          <w:b/>
          <w:lang w:val="ro-RO"/>
        </w:rPr>
        <w:t>Clas</w:t>
      </w:r>
      <w:r w:rsidR="00D03818">
        <w:rPr>
          <w:rFonts w:ascii="Times New Roman" w:hAnsi="Times New Roman" w:cs="Times New Roman"/>
          <w:b/>
          <w:lang w:val="ro-RO"/>
        </w:rPr>
        <w:t>a</w:t>
      </w:r>
      <w:r w:rsidRPr="00E37C7D">
        <w:rPr>
          <w:rFonts w:ascii="Times New Roman" w:hAnsi="Times New Roman" w:cs="Times New Roman"/>
          <w:b/>
          <w:lang w:val="ro-RO"/>
        </w:rPr>
        <w:t xml:space="preserve"> a V</w:t>
      </w:r>
      <w:r w:rsidR="00D03818">
        <w:rPr>
          <w:rFonts w:ascii="Times New Roman" w:hAnsi="Times New Roman" w:cs="Times New Roman"/>
          <w:b/>
          <w:lang w:val="ro-RO"/>
        </w:rPr>
        <w:t>I</w:t>
      </w:r>
      <w:r w:rsidRPr="00E37C7D">
        <w:rPr>
          <w:rFonts w:ascii="Times New Roman" w:hAnsi="Times New Roman" w:cs="Times New Roman"/>
          <w:b/>
          <w:lang w:val="ro-RO"/>
        </w:rPr>
        <w:t>-a</w:t>
      </w:r>
    </w:p>
    <w:p w14:paraId="370CB4D4" w14:textId="3141FB1B" w:rsidR="000E219C" w:rsidRPr="00E37C7D" w:rsidRDefault="00E37C7D" w:rsidP="000E219C">
      <w:pPr>
        <w:spacing w:after="0" w:line="360" w:lineRule="auto"/>
        <w:jc w:val="center"/>
        <w:rPr>
          <w:rFonts w:ascii="Times New Roman" w:hAnsi="Times New Roman" w:cs="Times New Roman"/>
          <w:b/>
          <w:lang w:val="ro-RO"/>
        </w:rPr>
      </w:pPr>
      <w:r w:rsidRPr="00E37C7D">
        <w:rPr>
          <w:rFonts w:ascii="Times New Roman" w:hAnsi="Times New Roman" w:cs="Times New Roman"/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0662D43" wp14:editId="1B94A9C7">
                <wp:simplePos x="0" y="0"/>
                <wp:positionH relativeFrom="column">
                  <wp:posOffset>10057765</wp:posOffset>
                </wp:positionH>
                <wp:positionV relativeFrom="paragraph">
                  <wp:posOffset>4465955</wp:posOffset>
                </wp:positionV>
                <wp:extent cx="3467735" cy="1580515"/>
                <wp:effectExtent l="0" t="152400" r="0" b="76835"/>
                <wp:wrapNone/>
                <wp:docPr id="15" name="Grupa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67735" cy="1580515"/>
                          <a:chOff x="0" y="0"/>
                          <a:chExt cx="3467954" cy="1580701"/>
                        </a:xfrm>
                      </wpg:grpSpPr>
                      <pic:pic xmlns:pic="http://schemas.openxmlformats.org/drawingml/2006/picture">
                        <pic:nvPicPr>
                          <pic:cNvPr id="16" name="I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221508">
                            <a:off x="457200" y="0"/>
                            <a:ext cx="2770505" cy="9074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Casetă text 2"/>
                        <wps:cNvSpPr txBox="1">
                          <a:spLocks noChangeArrowheads="1"/>
                        </wps:cNvSpPr>
                        <wps:spPr bwMode="auto">
                          <a:xfrm rot="21386545">
                            <a:off x="0" y="697832"/>
                            <a:ext cx="3467954" cy="8828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9AA4E8" w14:textId="77777777" w:rsidR="000E219C" w:rsidRPr="006B4CAF" w:rsidRDefault="000E219C" w:rsidP="000E219C">
                              <w:pPr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</w:pPr>
                              <w:proofErr w:type="spellStart"/>
                              <w:r w:rsidRPr="006B4CAF"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  <w:t>Clasele</w:t>
                              </w:r>
                              <w:proofErr w:type="spellEnd"/>
                              <w:r w:rsidRPr="006B4CAF"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  <w:t xml:space="preserve"> IV-V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662D43" id="Grupare 3" o:spid="_x0000_s1026" style="position:absolute;left:0;text-align:left;margin-left:791.95pt;margin-top:351.65pt;width:273.05pt;height:124.45pt;z-index:251664384" coordsize="34679,158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ine 7" o:spid="_x0000_s1027" type="#_x0000_t75" style="position:absolute;left:4572;width:27705;height:9074;rotation:-4134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tă text 2" o:spid="_x0000_s1028" type="#_x0000_t202" style="position:absolute;top:6978;width:34679;height:8829;rotation:-23315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" filled="f" stroked="f">
                  <v:textbox>
                    <w:txbxContent>
                      <w:p w14:paraId="749AA4E8" w14:textId="77777777" w:rsidR="000E219C" w:rsidRPr="006B4CAF" w:rsidRDefault="000E219C" w:rsidP="000E219C">
                        <w:pPr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</w:pPr>
                        <w:proofErr w:type="spellStart"/>
                        <w:r w:rsidRPr="006B4CAF"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  <w:t>Clasele</w:t>
                        </w:r>
                        <w:proofErr w:type="spellEnd"/>
                        <w:r w:rsidRPr="006B4CAF"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  <w:t xml:space="preserve"> IV-V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37C7D">
        <w:rPr>
          <w:rFonts w:ascii="Times New Roman" w:hAnsi="Times New Roman" w:cs="Times New Roman"/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AE33D1B" wp14:editId="793308AB">
                <wp:simplePos x="0" y="0"/>
                <wp:positionH relativeFrom="column">
                  <wp:posOffset>10057765</wp:posOffset>
                </wp:positionH>
                <wp:positionV relativeFrom="paragraph">
                  <wp:posOffset>4465955</wp:posOffset>
                </wp:positionV>
                <wp:extent cx="3467735" cy="1580515"/>
                <wp:effectExtent l="0" t="152400" r="0" b="76835"/>
                <wp:wrapNone/>
                <wp:docPr id="12" name="Grupa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67735" cy="1580515"/>
                          <a:chOff x="0" y="0"/>
                          <a:chExt cx="3467954" cy="1580701"/>
                        </a:xfrm>
                      </wpg:grpSpPr>
                      <pic:pic xmlns:pic="http://schemas.openxmlformats.org/drawingml/2006/picture">
                        <pic:nvPicPr>
                          <pic:cNvPr id="13" name="I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221508">
                            <a:off x="457200" y="0"/>
                            <a:ext cx="2770505" cy="9074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Casetă text 2"/>
                        <wps:cNvSpPr txBox="1">
                          <a:spLocks noChangeArrowheads="1"/>
                        </wps:cNvSpPr>
                        <wps:spPr bwMode="auto">
                          <a:xfrm rot="21386545">
                            <a:off x="0" y="697832"/>
                            <a:ext cx="3467954" cy="8828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C8D8F9" w14:textId="77777777" w:rsidR="000E219C" w:rsidRPr="006B4CAF" w:rsidRDefault="000E219C" w:rsidP="000E219C">
                              <w:pPr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</w:pPr>
                              <w:proofErr w:type="spellStart"/>
                              <w:r w:rsidRPr="006B4CAF"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  <w:t>Clasele</w:t>
                              </w:r>
                              <w:proofErr w:type="spellEnd"/>
                              <w:r w:rsidRPr="006B4CAF"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  <w:t xml:space="preserve"> IV-V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E33D1B" id="_x0000_s1029" style="position:absolute;left:0;text-align:left;margin-left:791.95pt;margin-top:351.65pt;width:273.05pt;height:124.45pt;z-index:251663360" coordsize="34679,158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">
                <v:shape id="Imagine 7" o:spid="_x0000_s1030" type="#_x0000_t75" style="position:absolute;left:4572;width:27705;height:9074;rotation:-4134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">
                  <v:imagedata r:id="rId13" o:title=""/>
                </v:shape>
                <v:shape id="Casetă text 2" o:spid="_x0000_s1031" type="#_x0000_t202" style="position:absolute;top:6978;width:34679;height:8829;rotation:-23315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" filled="f" stroked="f">
                  <v:textbox>
                    <w:txbxContent>
                      <w:p w14:paraId="24C8D8F9" w14:textId="77777777" w:rsidR="000E219C" w:rsidRPr="006B4CAF" w:rsidRDefault="000E219C" w:rsidP="000E219C">
                        <w:pPr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</w:pPr>
                        <w:proofErr w:type="spellStart"/>
                        <w:r w:rsidRPr="006B4CAF"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  <w:t>Clasele</w:t>
                        </w:r>
                        <w:proofErr w:type="spellEnd"/>
                        <w:r w:rsidRPr="006B4CAF"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  <w:t xml:space="preserve"> IV-V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37C7D">
        <w:rPr>
          <w:rFonts w:ascii="Times New Roman" w:hAnsi="Times New Roman" w:cs="Times New Roman"/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AABFF84" wp14:editId="4751C25C">
                <wp:simplePos x="0" y="0"/>
                <wp:positionH relativeFrom="column">
                  <wp:posOffset>10057765</wp:posOffset>
                </wp:positionH>
                <wp:positionV relativeFrom="paragraph">
                  <wp:posOffset>4465955</wp:posOffset>
                </wp:positionV>
                <wp:extent cx="3467735" cy="1580515"/>
                <wp:effectExtent l="0" t="152400" r="0" b="76835"/>
                <wp:wrapNone/>
                <wp:docPr id="9" name="Grupa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67735" cy="1580515"/>
                          <a:chOff x="0" y="0"/>
                          <a:chExt cx="3467954" cy="1580701"/>
                        </a:xfrm>
                      </wpg:grpSpPr>
                      <pic:pic xmlns:pic="http://schemas.openxmlformats.org/drawingml/2006/picture">
                        <pic:nvPicPr>
                          <pic:cNvPr id="10" name="I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221508">
                            <a:off x="457200" y="0"/>
                            <a:ext cx="2770505" cy="9074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Casetă text 2"/>
                        <wps:cNvSpPr txBox="1">
                          <a:spLocks noChangeArrowheads="1"/>
                        </wps:cNvSpPr>
                        <wps:spPr bwMode="auto">
                          <a:xfrm rot="21386545">
                            <a:off x="0" y="697832"/>
                            <a:ext cx="3467954" cy="8828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8C1CBB" w14:textId="77777777" w:rsidR="000E219C" w:rsidRPr="006B4CAF" w:rsidRDefault="000E219C" w:rsidP="000E219C">
                              <w:pPr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</w:pPr>
                              <w:proofErr w:type="spellStart"/>
                              <w:r w:rsidRPr="006B4CAF"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  <w:t>Clasele</w:t>
                              </w:r>
                              <w:proofErr w:type="spellEnd"/>
                              <w:r w:rsidRPr="006B4CAF"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  <w:t xml:space="preserve"> IV-V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ABFF84" id="_x0000_s1032" style="position:absolute;left:0;text-align:left;margin-left:791.95pt;margin-top:351.65pt;width:273.05pt;height:124.45pt;z-index:251662336" coordsize="34679,158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">
                <v:shape id="Imagine 7" o:spid="_x0000_s1033" type="#_x0000_t75" style="position:absolute;left:4572;width:27705;height:9074;rotation:-4134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">
                  <v:imagedata r:id="rId13" o:title=""/>
                </v:shape>
                <v:shape id="Casetă text 2" o:spid="_x0000_s1034" type="#_x0000_t202" style="position:absolute;top:6978;width:34679;height:8829;rotation:-23315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" filled="f" stroked="f">
                  <v:textbox>
                    <w:txbxContent>
                      <w:p w14:paraId="3E8C1CBB" w14:textId="77777777" w:rsidR="000E219C" w:rsidRPr="006B4CAF" w:rsidRDefault="000E219C" w:rsidP="000E219C">
                        <w:pPr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</w:pPr>
                        <w:proofErr w:type="spellStart"/>
                        <w:r w:rsidRPr="006B4CAF"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  <w:t>Clasele</w:t>
                        </w:r>
                        <w:proofErr w:type="spellEnd"/>
                        <w:r w:rsidRPr="006B4CAF"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  <w:t xml:space="preserve"> IV-V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37C7D">
        <w:rPr>
          <w:rFonts w:ascii="Times New Roman" w:hAnsi="Times New Roman" w:cs="Times New Roman"/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376221B" wp14:editId="68267E0D">
                <wp:simplePos x="0" y="0"/>
                <wp:positionH relativeFrom="column">
                  <wp:posOffset>11501755</wp:posOffset>
                </wp:positionH>
                <wp:positionV relativeFrom="paragraph">
                  <wp:posOffset>4307205</wp:posOffset>
                </wp:positionV>
                <wp:extent cx="3467735" cy="1580515"/>
                <wp:effectExtent l="0" t="152400" r="0" b="76835"/>
                <wp:wrapNone/>
                <wp:docPr id="3" name="Grupa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67735" cy="1580515"/>
                          <a:chOff x="0" y="0"/>
                          <a:chExt cx="3467954" cy="1580701"/>
                        </a:xfrm>
                      </wpg:grpSpPr>
                      <pic:pic xmlns:pic="http://schemas.openxmlformats.org/drawingml/2006/picture">
                        <pic:nvPicPr>
                          <pic:cNvPr id="8" name="I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221508">
                            <a:off x="457200" y="0"/>
                            <a:ext cx="2770505" cy="9074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Casetă text 2"/>
                        <wps:cNvSpPr txBox="1">
                          <a:spLocks noChangeArrowheads="1"/>
                        </wps:cNvSpPr>
                        <wps:spPr bwMode="auto">
                          <a:xfrm rot="21386545">
                            <a:off x="0" y="697832"/>
                            <a:ext cx="3467954" cy="8828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B731FE" w14:textId="77777777" w:rsidR="000E219C" w:rsidRPr="006B4CAF" w:rsidRDefault="000E219C" w:rsidP="000E219C">
                              <w:pPr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</w:pPr>
                              <w:proofErr w:type="spellStart"/>
                              <w:r w:rsidRPr="006B4CAF"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  <w:t>Clasele</w:t>
                              </w:r>
                              <w:proofErr w:type="spellEnd"/>
                              <w:r w:rsidRPr="006B4CAF">
                                <w:rPr>
                                  <w:rFonts w:ascii="Wacky Action BTN" w:hAnsi="Wacky Action BTN"/>
                                  <w:b/>
                                  <w:sz w:val="96"/>
                                  <w:szCs w:val="96"/>
                                </w:rPr>
                                <w:t xml:space="preserve"> IV-V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76221B" id="_x0000_s1035" style="position:absolute;left:0;text-align:left;margin-left:905.65pt;margin-top:339.15pt;width:273.05pt;height:124.45pt;z-index:251661312" coordsize="34679,158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">
                <v:shape id="Imagine 7" o:spid="_x0000_s1036" type="#_x0000_t75" style="position:absolute;left:4572;width:27705;height:9074;rotation:-4134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">
                  <v:imagedata r:id="rId13" o:title=""/>
                </v:shape>
                <v:shape id="Casetă text 2" o:spid="_x0000_s1037" type="#_x0000_t202" style="position:absolute;top:6978;width:34679;height:8829;rotation:-23315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" filled="f" stroked="f">
                  <v:textbox>
                    <w:txbxContent>
                      <w:p w14:paraId="7BB731FE" w14:textId="77777777" w:rsidR="000E219C" w:rsidRPr="006B4CAF" w:rsidRDefault="000E219C" w:rsidP="000E219C">
                        <w:pPr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</w:pPr>
                        <w:proofErr w:type="spellStart"/>
                        <w:r w:rsidRPr="006B4CAF"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  <w:t>Clasele</w:t>
                        </w:r>
                        <w:proofErr w:type="spellEnd"/>
                        <w:r w:rsidRPr="006B4CAF">
                          <w:rPr>
                            <w:rFonts w:ascii="Wacky Action BTN" w:hAnsi="Wacky Action BTN"/>
                            <w:b/>
                            <w:sz w:val="96"/>
                            <w:szCs w:val="96"/>
                          </w:rPr>
                          <w:t xml:space="preserve"> IV-V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E219C" w:rsidRPr="00E37C7D">
        <w:rPr>
          <w:rFonts w:ascii="Times New Roman" w:hAnsi="Times New Roman" w:cs="Times New Roman"/>
          <w:b/>
          <w:lang w:val="ro-RO"/>
        </w:rPr>
        <w:t>SECŢIUNEA PROGRAMARE SCRATCH</w:t>
      </w:r>
    </w:p>
    <w:p w14:paraId="7D81EAF3" w14:textId="77777777" w:rsidR="005E5BDF" w:rsidRPr="00E37C7D" w:rsidRDefault="000E219C" w:rsidP="000E219C">
      <w:pPr>
        <w:spacing w:after="0" w:line="360" w:lineRule="auto"/>
        <w:jc w:val="center"/>
        <w:rPr>
          <w:rFonts w:ascii="Times New Roman" w:hAnsi="Times New Roman" w:cs="Times New Roman"/>
          <w:b/>
          <w:lang w:val="ro-RO"/>
        </w:rPr>
      </w:pPr>
      <w:r w:rsidRPr="00E37C7D">
        <w:rPr>
          <w:rFonts w:ascii="Times New Roman" w:hAnsi="Times New Roman" w:cs="Times New Roman"/>
          <w:b/>
          <w:lang w:val="ro-RO"/>
        </w:rPr>
        <w:t>BAREM DE EVALUARE ŞI NOTARE</w:t>
      </w:r>
    </w:p>
    <w:p w14:paraId="64365D5E" w14:textId="1FA66730" w:rsidR="00E37C7D" w:rsidRPr="00D03818" w:rsidRDefault="00E37C7D" w:rsidP="00E37C7D">
      <w:pPr>
        <w:spacing w:line="240" w:lineRule="auto"/>
        <w:jc w:val="both"/>
        <w:rPr>
          <w:rFonts w:ascii="Times New Roman" w:hAnsi="Times New Roman" w:cs="Times New Roman"/>
          <w:b/>
          <w:lang w:val="ro-RO"/>
        </w:rPr>
      </w:pPr>
      <w:r w:rsidRPr="00D03818">
        <w:rPr>
          <w:rFonts w:ascii="Times New Roman" w:hAnsi="Times New Roman" w:cs="Times New Roman"/>
          <w:b/>
          <w:lang w:val="ro-RO"/>
        </w:rPr>
        <w:t xml:space="preserve">Subiectul 1 – </w:t>
      </w:r>
      <w:r w:rsidR="00D03818" w:rsidRPr="00D03818">
        <w:rPr>
          <w:rFonts w:ascii="Times New Roman" w:hAnsi="Times New Roman" w:cs="Times New Roman"/>
          <w:b/>
          <w:lang w:val="ro-RO"/>
        </w:rPr>
        <w:t>45</w:t>
      </w:r>
      <w:r w:rsidRPr="00D03818">
        <w:rPr>
          <w:rFonts w:ascii="Times New Roman" w:hAnsi="Times New Roman" w:cs="Times New Roman"/>
          <w:b/>
          <w:lang w:val="ro-RO"/>
        </w:rPr>
        <w:t>p</w:t>
      </w:r>
    </w:p>
    <w:p w14:paraId="7AA17937" w14:textId="3EC05B75" w:rsidR="00D03818" w:rsidRPr="00D03818" w:rsidRDefault="00024805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 iniţializarea</w:t>
      </w:r>
      <w:r w:rsidR="00D03818" w:rsidRPr="00D03818">
        <w:rPr>
          <w:rFonts w:ascii="Times New Roman" w:hAnsi="Times New Roman" w:cs="Times New Roman"/>
          <w:lang w:val="ro-RO"/>
        </w:rPr>
        <w:t xml:space="preserve"> variabilelor pentru total, nr. răspunsuri corecte, nr. răspunsuri greşite</w:t>
      </w:r>
      <w:r>
        <w:rPr>
          <w:rFonts w:ascii="Times New Roman" w:hAnsi="Times New Roman" w:cs="Times New Roman"/>
          <w:lang w:val="ro-RO"/>
        </w:rPr>
        <w:t xml:space="preserve"> – 4p</w:t>
      </w:r>
    </w:p>
    <w:p w14:paraId="00C8BFBE" w14:textId="359737BD" w:rsidR="00E37C7D" w:rsidRDefault="00D03818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- </w:t>
      </w:r>
      <w:r w:rsidRPr="00D03818">
        <w:rPr>
          <w:rFonts w:ascii="Times New Roman" w:hAnsi="Times New Roman" w:cs="Times New Roman"/>
          <w:lang w:val="ro-RO"/>
        </w:rPr>
        <w:t>existenţa personajului</w:t>
      </w:r>
      <w:r>
        <w:rPr>
          <w:rFonts w:ascii="Times New Roman" w:hAnsi="Times New Roman" w:cs="Times New Roman"/>
          <w:lang w:val="ro-RO"/>
        </w:rPr>
        <w:t xml:space="preserve"> – 2p</w:t>
      </w:r>
    </w:p>
    <w:p w14:paraId="42B48903" w14:textId="1403C992" w:rsidR="00D03818" w:rsidRDefault="00D03818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 afişarea unei întrebări – 5p</w:t>
      </w:r>
    </w:p>
    <w:p w14:paraId="70589E4F" w14:textId="0D3280C0" w:rsidR="00D03818" w:rsidRDefault="00D03818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 generarea aleatoare pentru a şi b – 5p</w:t>
      </w:r>
    </w:p>
    <w:p w14:paraId="23D202AB" w14:textId="38976E29" w:rsidR="00D03818" w:rsidRDefault="00D03818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 existenţa casetei pentru răspuns – 5p</w:t>
      </w:r>
    </w:p>
    <w:p w14:paraId="2E40F1B8" w14:textId="6C075ADE" w:rsidR="00D03818" w:rsidRDefault="00D03818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 afişare mesaj pentru răspuns corect – 5p</w:t>
      </w:r>
    </w:p>
    <w:p w14:paraId="422E51D4" w14:textId="03436F91" w:rsidR="00D03818" w:rsidRDefault="00D03818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 afişare mesaj pentru răspuns incorect</w:t>
      </w:r>
      <w:r w:rsidR="00D8542C">
        <w:rPr>
          <w:rFonts w:ascii="Times New Roman" w:hAnsi="Times New Roman" w:cs="Times New Roman"/>
          <w:lang w:val="ro-RO"/>
        </w:rPr>
        <w:t xml:space="preserve"> – 5p</w:t>
      </w:r>
    </w:p>
    <w:p w14:paraId="7A4A3B68" w14:textId="7C342510" w:rsidR="00D03818" w:rsidRDefault="00D03818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 actualizare variabile în funcţie de răspuns</w:t>
      </w:r>
      <w:r w:rsidR="00D8542C">
        <w:rPr>
          <w:rFonts w:ascii="Times New Roman" w:hAnsi="Times New Roman" w:cs="Times New Roman"/>
          <w:lang w:val="ro-RO"/>
        </w:rPr>
        <w:t xml:space="preserve"> – 6p</w:t>
      </w:r>
    </w:p>
    <w:p w14:paraId="3056A813" w14:textId="17D9DD17" w:rsidR="00D03818" w:rsidRDefault="00023BA1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</w:t>
      </w:r>
      <w:r w:rsidR="00D8542C">
        <w:rPr>
          <w:rFonts w:ascii="Times New Roman" w:hAnsi="Times New Roman" w:cs="Times New Roman"/>
          <w:lang w:val="ro-RO"/>
        </w:rPr>
        <w:t xml:space="preserve"> structura repetitivă – 4p</w:t>
      </w:r>
    </w:p>
    <w:p w14:paraId="5031A9A2" w14:textId="6734B5DE" w:rsidR="00D8542C" w:rsidRDefault="00D8542C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 oprirea jocului la apăsarea tastei space – 4p</w:t>
      </w:r>
    </w:p>
    <w:p w14:paraId="6C31E687" w14:textId="394DC524" w:rsidR="00D8542C" w:rsidRPr="00D03818" w:rsidRDefault="00D8542C" w:rsidP="00E37C7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 afişare nr. total întrebări, nr. răspunsuri corecte, nr. răspunsuri incorecte – 6p</w:t>
      </w:r>
    </w:p>
    <w:p w14:paraId="307093C5" w14:textId="7291AE90" w:rsidR="00E37C7D" w:rsidRPr="00D03818" w:rsidRDefault="00E37C7D" w:rsidP="00E37C7D">
      <w:pPr>
        <w:spacing w:line="240" w:lineRule="auto"/>
        <w:jc w:val="both"/>
        <w:rPr>
          <w:rFonts w:ascii="Times New Roman" w:hAnsi="Times New Roman" w:cs="Times New Roman"/>
          <w:b/>
          <w:lang w:val="ro-RO"/>
        </w:rPr>
      </w:pPr>
      <w:r w:rsidRPr="00D03818">
        <w:rPr>
          <w:rFonts w:ascii="Times New Roman" w:hAnsi="Times New Roman" w:cs="Times New Roman"/>
          <w:b/>
          <w:lang w:val="ro-RO"/>
        </w:rPr>
        <w:t>Subiectul 2 – 4</w:t>
      </w:r>
      <w:r w:rsidR="00D03818" w:rsidRPr="00D03818">
        <w:rPr>
          <w:rFonts w:ascii="Times New Roman" w:hAnsi="Times New Roman" w:cs="Times New Roman"/>
          <w:b/>
          <w:lang w:val="ro-RO"/>
        </w:rPr>
        <w:t>5</w:t>
      </w:r>
      <w:r w:rsidRPr="00D03818">
        <w:rPr>
          <w:rFonts w:ascii="Times New Roman" w:hAnsi="Times New Roman" w:cs="Times New Roman"/>
          <w:b/>
          <w:lang w:val="ro-RO"/>
        </w:rPr>
        <w:t>p</w:t>
      </w:r>
    </w:p>
    <w:p w14:paraId="38D53011" w14:textId="6D9B616D" w:rsidR="00024805" w:rsidRDefault="00023BA1" w:rsidP="00024805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- </w:t>
      </w:r>
      <w:r w:rsidR="00024805">
        <w:rPr>
          <w:rFonts w:ascii="Times New Roman" w:hAnsi="Times New Roman" w:cs="Times New Roman"/>
          <w:lang w:val="ro-RO"/>
        </w:rPr>
        <w:t>desenarea personajului (dacă se alege personaj doar) – 3p</w:t>
      </w:r>
    </w:p>
    <w:p w14:paraId="02CDFE78" w14:textId="4DEEEF2E" w:rsidR="00024805" w:rsidRDefault="00023BA1" w:rsidP="00024805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</w:t>
      </w:r>
      <w:r w:rsidR="00024805">
        <w:rPr>
          <w:rFonts w:ascii="Times New Roman" w:hAnsi="Times New Roman" w:cs="Times New Roman"/>
          <w:lang w:val="ro-RO"/>
        </w:rPr>
        <w:t xml:space="preserve"> existenţa peisajului – 2p</w:t>
      </w:r>
    </w:p>
    <w:p w14:paraId="3E514D5B" w14:textId="78433A4F" w:rsidR="00024805" w:rsidRDefault="00023BA1" w:rsidP="00024805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</w:t>
      </w:r>
      <w:r w:rsidR="00024805">
        <w:rPr>
          <w:rFonts w:ascii="Times New Roman" w:hAnsi="Times New Roman" w:cs="Times New Roman"/>
          <w:lang w:val="ro-RO"/>
        </w:rPr>
        <w:t xml:space="preserve"> mişcarea personajului sus, jos, stânga, dreapta – 10p</w:t>
      </w:r>
    </w:p>
    <w:p w14:paraId="2F435AEE" w14:textId="0B32BF87" w:rsidR="00024805" w:rsidRDefault="00023BA1" w:rsidP="00024805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</w:t>
      </w:r>
      <w:r w:rsidR="00024805">
        <w:rPr>
          <w:rFonts w:ascii="Times New Roman" w:hAnsi="Times New Roman" w:cs="Times New Roman"/>
          <w:lang w:val="ro-RO"/>
        </w:rPr>
        <w:t xml:space="preserve"> „ploaia de stele” galbene şi albastre – 10p</w:t>
      </w:r>
    </w:p>
    <w:p w14:paraId="3C749F13" w14:textId="0EC4D322" w:rsidR="00024805" w:rsidRDefault="00023BA1" w:rsidP="00024805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</w:t>
      </w:r>
      <w:r w:rsidR="00024805">
        <w:rPr>
          <w:rFonts w:ascii="Times New Roman" w:hAnsi="Times New Roman" w:cs="Times New Roman"/>
          <w:lang w:val="ro-RO"/>
        </w:rPr>
        <w:t xml:space="preserve"> actualizarea variabilei scor – 10p</w:t>
      </w:r>
    </w:p>
    <w:p w14:paraId="4141B2EB" w14:textId="4554B5CA" w:rsidR="00024805" w:rsidRDefault="00023BA1" w:rsidP="00024805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</w:t>
      </w:r>
      <w:r w:rsidR="00024805">
        <w:rPr>
          <w:rFonts w:ascii="Times New Roman" w:hAnsi="Times New Roman" w:cs="Times New Roman"/>
          <w:lang w:val="ro-RO"/>
        </w:rPr>
        <w:t xml:space="preserve"> afişarea variabilei scor – 5p</w:t>
      </w:r>
    </w:p>
    <w:p w14:paraId="405C6E95" w14:textId="6B84439E" w:rsidR="00024805" w:rsidRPr="00024805" w:rsidRDefault="00023BA1" w:rsidP="00024805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</w:t>
      </w:r>
      <w:r w:rsidR="00024805">
        <w:rPr>
          <w:rFonts w:ascii="Times New Roman" w:hAnsi="Times New Roman" w:cs="Times New Roman"/>
          <w:lang w:val="ro-RO"/>
        </w:rPr>
        <w:t xml:space="preserve"> oprirea jocului – 5p</w:t>
      </w:r>
    </w:p>
    <w:p w14:paraId="253F1815" w14:textId="77777777" w:rsidR="000E219C" w:rsidRPr="00E37C7D" w:rsidRDefault="000E219C" w:rsidP="006B4CAF">
      <w:pPr>
        <w:spacing w:after="0" w:line="360" w:lineRule="auto"/>
        <w:jc w:val="both"/>
        <w:rPr>
          <w:rFonts w:ascii="Times New Roman" w:hAnsi="Times New Roman" w:cs="Times New Roman"/>
          <w:b/>
          <w:lang w:val="ro-RO"/>
        </w:rPr>
      </w:pPr>
      <w:r w:rsidRPr="00E37C7D">
        <w:rPr>
          <w:rFonts w:ascii="Times New Roman" w:hAnsi="Times New Roman" w:cs="Times New Roman"/>
          <w:b/>
          <w:lang w:val="ro-RO"/>
        </w:rPr>
        <w:t>Oficiu: 10p</w:t>
      </w:r>
    </w:p>
    <w:p w14:paraId="008B9B00" w14:textId="77777777" w:rsidR="000E219C" w:rsidRPr="00E37C7D" w:rsidRDefault="000E219C" w:rsidP="006B4CAF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E37C7D">
        <w:rPr>
          <w:rFonts w:ascii="Times New Roman" w:hAnsi="Times New Roman" w:cs="Times New Roman"/>
          <w:b/>
          <w:lang w:val="ro-RO"/>
        </w:rPr>
        <w:t>Total: 100p</w:t>
      </w:r>
    </w:p>
    <w:sectPr w:rsidR="000E219C" w:rsidRPr="00E37C7D" w:rsidSect="00F46110">
      <w:footerReference w:type="default" r:id="rId14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F3FF8" w14:textId="77777777" w:rsidR="00BD4E25" w:rsidRDefault="00BD4E25" w:rsidP="001325D2">
      <w:pPr>
        <w:spacing w:after="0" w:line="240" w:lineRule="auto"/>
      </w:pPr>
      <w:r>
        <w:separator/>
      </w:r>
    </w:p>
  </w:endnote>
  <w:endnote w:type="continuationSeparator" w:id="0">
    <w:p w14:paraId="0CE557DF" w14:textId="77777777" w:rsidR="00BD4E25" w:rsidRDefault="00BD4E25" w:rsidP="00132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acky Action BTN">
    <w:panose1 w:val="020C0604040402040C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F6670" w14:textId="37CA264B" w:rsidR="001325D2" w:rsidRPr="001325D2" w:rsidRDefault="001325D2">
    <w:pPr>
      <w:pStyle w:val="Footer"/>
      <w:rPr>
        <w:lang w:val="ro-RO"/>
      </w:rPr>
    </w:pPr>
    <w:r>
      <w:rPr>
        <w:lang w:val="ro-RO"/>
      </w:rPr>
      <w:t xml:space="preserve">prof. </w:t>
    </w:r>
    <w:r w:rsidR="00EA0631">
      <w:rPr>
        <w:lang w:val="ro-RO"/>
      </w:rPr>
      <w:t>Enescu Cătălina</w:t>
    </w:r>
    <w:r>
      <w:rPr>
        <w:lang w:val="ro-RO"/>
      </w:rPr>
      <w:t xml:space="preserve">, </w:t>
    </w:r>
    <w:r w:rsidR="00EA0631">
      <w:rPr>
        <w:lang w:val="ro-RO"/>
      </w:rPr>
      <w:t>Liceul Teoretic ”Ion Cantacuzino”</w:t>
    </w:r>
    <w:r>
      <w:rPr>
        <w:lang w:val="ro-RO"/>
      </w:rPr>
      <w:t>-Piteşti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ED782" w14:textId="77777777" w:rsidR="00BD4E25" w:rsidRDefault="00BD4E25" w:rsidP="001325D2">
      <w:pPr>
        <w:spacing w:after="0" w:line="240" w:lineRule="auto"/>
      </w:pPr>
      <w:r>
        <w:separator/>
      </w:r>
    </w:p>
  </w:footnote>
  <w:footnote w:type="continuationSeparator" w:id="0">
    <w:p w14:paraId="03A4ED9C" w14:textId="77777777" w:rsidR="00BD4E25" w:rsidRDefault="00BD4E25" w:rsidP="00132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A6016"/>
    <w:multiLevelType w:val="hybridMultilevel"/>
    <w:tmpl w:val="CBDE8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76CC5"/>
    <w:multiLevelType w:val="hybridMultilevel"/>
    <w:tmpl w:val="4AD07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9D4AD7"/>
    <w:multiLevelType w:val="hybridMultilevel"/>
    <w:tmpl w:val="43A0CEB2"/>
    <w:lvl w:ilvl="0" w:tplc="7952A66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AE3"/>
    <w:rsid w:val="00023BA1"/>
    <w:rsid w:val="00024805"/>
    <w:rsid w:val="00024EC6"/>
    <w:rsid w:val="000A2140"/>
    <w:rsid w:val="000D54B4"/>
    <w:rsid w:val="000E219C"/>
    <w:rsid w:val="001325D2"/>
    <w:rsid w:val="00220B96"/>
    <w:rsid w:val="00270571"/>
    <w:rsid w:val="003416F7"/>
    <w:rsid w:val="003D5F11"/>
    <w:rsid w:val="004C1EF5"/>
    <w:rsid w:val="00560E6C"/>
    <w:rsid w:val="005A1C29"/>
    <w:rsid w:val="005B6BAA"/>
    <w:rsid w:val="005D20FA"/>
    <w:rsid w:val="005E5BDF"/>
    <w:rsid w:val="006B4CAF"/>
    <w:rsid w:val="006D0C4F"/>
    <w:rsid w:val="007B56DE"/>
    <w:rsid w:val="007C7852"/>
    <w:rsid w:val="007F5B09"/>
    <w:rsid w:val="00816AE1"/>
    <w:rsid w:val="009E5A1F"/>
    <w:rsid w:val="00B80DA7"/>
    <w:rsid w:val="00BC4D94"/>
    <w:rsid w:val="00BD4E25"/>
    <w:rsid w:val="00C008B9"/>
    <w:rsid w:val="00D03818"/>
    <w:rsid w:val="00D12503"/>
    <w:rsid w:val="00D46D3C"/>
    <w:rsid w:val="00D64921"/>
    <w:rsid w:val="00D8542C"/>
    <w:rsid w:val="00DF0AE3"/>
    <w:rsid w:val="00E37C7D"/>
    <w:rsid w:val="00E81D21"/>
    <w:rsid w:val="00EA0631"/>
    <w:rsid w:val="00EA59F0"/>
    <w:rsid w:val="00F34AFC"/>
    <w:rsid w:val="00F4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31B89"/>
  <w15:docId w15:val="{0916E20C-8DA4-4FE9-A43D-2AC679C00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9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A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16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32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D2"/>
  </w:style>
  <w:style w:type="paragraph" w:styleId="Footer">
    <w:name w:val="footer"/>
    <w:basedOn w:val="Normal"/>
    <w:link w:val="FooterChar"/>
    <w:uiPriority w:val="99"/>
    <w:unhideWhenUsed/>
    <w:rsid w:val="00132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google.ro/url?sa=i&amp;source=images&amp;cd=&amp;cad=rja&amp;uact=8&amp;ved=2ahUKEwjhy6P3zY_bAhVB-qQKHVIqA4IQjRx6BAgBEAU&amp;url=https://www.edupics.com/coloring-page-boy-with-a-laptop-i7383.html&amp;psig=AOvVaw0oFeUnPpUmoxVNSCwjsWcU&amp;ust=1526744820694086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B8526A0A-C95D-408F-9279-7697D053EDBF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38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Daria Maria Cioara</cp:lastModifiedBy>
  <cp:revision>9</cp:revision>
  <dcterms:created xsi:type="dcterms:W3CDTF">2019-05-18T10:22:00Z</dcterms:created>
  <dcterms:modified xsi:type="dcterms:W3CDTF">2019-05-18T15:10:00Z</dcterms:modified>
</cp:coreProperties>
</file>