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0D196" w14:textId="77777777" w:rsidR="005D6F8A" w:rsidRDefault="005D6F8A" w:rsidP="005D6F8A">
      <w:pPr>
        <w:pStyle w:val="Default"/>
      </w:pPr>
    </w:p>
    <w:p w14:paraId="6DD52C59" w14:textId="77777777" w:rsidR="00F161EC" w:rsidRPr="00F161EC" w:rsidRDefault="00F161EC" w:rsidP="00F161EC">
      <w:pPr>
        <w:spacing w:after="0"/>
        <w:jc w:val="center"/>
        <w:rPr>
          <w:rFonts w:ascii="Calibri" w:eastAsia="Calibri" w:hAnsi="Calibri" w:cs="Times New Roman"/>
          <w:b/>
        </w:rPr>
      </w:pPr>
      <w:r w:rsidRPr="00AA5A5F">
        <w:rPr>
          <w:rFonts w:ascii="Calibri" w:eastAsia="Calibri" w:hAnsi="Calibri" w:cs="Times New Roman"/>
          <w:noProof/>
          <w:color w:val="0000FF"/>
          <w:lang w:eastAsia="ro-RO"/>
        </w:rPr>
        <w:drawing>
          <wp:anchor distT="0" distB="0" distL="114300" distR="114300" simplePos="0" relativeHeight="251666432" behindDoc="0" locked="0" layoutInCell="1" allowOverlap="1" wp14:anchorId="12553686" wp14:editId="6A19791C">
            <wp:simplePos x="0" y="0"/>
            <wp:positionH relativeFrom="column">
              <wp:posOffset>5744408</wp:posOffset>
            </wp:positionH>
            <wp:positionV relativeFrom="paragraph">
              <wp:posOffset>48446</wp:posOffset>
            </wp:positionV>
            <wp:extent cx="735993" cy="1039811"/>
            <wp:effectExtent l="0" t="0" r="6985" b="8255"/>
            <wp:wrapNone/>
            <wp:docPr id="3" name="Imagine 3" descr="Image result for lapto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aptop">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0220" cy="10457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5A5F">
        <w:rPr>
          <w:rFonts w:ascii="Calibri" w:eastAsia="Calibri" w:hAnsi="Calibri" w:cs="Times New Roman"/>
          <w:b/>
          <w:noProof/>
          <w:lang w:eastAsia="ro-RO"/>
        </w:rPr>
        <w:drawing>
          <wp:anchor distT="0" distB="0" distL="114300" distR="114300" simplePos="0" relativeHeight="251665408" behindDoc="0" locked="0" layoutInCell="1" allowOverlap="1" wp14:anchorId="6E481D7B" wp14:editId="5F9FF09E">
            <wp:simplePos x="0" y="0"/>
            <wp:positionH relativeFrom="column">
              <wp:posOffset>317358</wp:posOffset>
            </wp:positionH>
            <wp:positionV relativeFrom="paragraph">
              <wp:posOffset>-143965</wp:posOffset>
            </wp:positionV>
            <wp:extent cx="760730" cy="876935"/>
            <wp:effectExtent l="0" t="0" r="1270" b="0"/>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1EC">
        <w:rPr>
          <w:rFonts w:ascii="Calibri" w:eastAsia="Calibri" w:hAnsi="Calibri" w:cs="Times New Roman"/>
          <w:b/>
        </w:rPr>
        <w:t>ŞCOALA GIMNAZIALĂ “MIRCEA CEL BĂTRÂN”</w:t>
      </w:r>
    </w:p>
    <w:p w14:paraId="26134FC4" w14:textId="77777777" w:rsidR="00F161EC" w:rsidRPr="00AA5A5F" w:rsidRDefault="00F161EC" w:rsidP="00F161EC">
      <w:pPr>
        <w:spacing w:after="0"/>
        <w:jc w:val="center"/>
        <w:rPr>
          <w:rFonts w:ascii="Calibri" w:eastAsia="Calibri" w:hAnsi="Calibri" w:cs="Times New Roman"/>
          <w:b/>
          <w:lang w:val="fr-FR"/>
        </w:rPr>
      </w:pPr>
      <w:r w:rsidRPr="00AA5A5F">
        <w:rPr>
          <w:rFonts w:ascii="Calibri" w:eastAsia="Calibri" w:hAnsi="Calibri" w:cs="Times New Roman"/>
          <w:b/>
          <w:lang w:val="fr-FR"/>
        </w:rPr>
        <w:t>CONCURS JUDEŢEAN “MICA OLIMPIADĂ DE INFORMATICĂ”</w:t>
      </w:r>
    </w:p>
    <w:p w14:paraId="4DE7C860" w14:textId="77777777" w:rsidR="00F161EC" w:rsidRPr="00AA5A5F" w:rsidRDefault="00F161EC" w:rsidP="00F161EC">
      <w:pPr>
        <w:spacing w:after="0"/>
        <w:jc w:val="center"/>
        <w:rPr>
          <w:rFonts w:ascii="Calibri" w:eastAsia="Calibri" w:hAnsi="Calibri" w:cs="Times New Roman"/>
          <w:b/>
          <w:lang w:val="en-US"/>
        </w:rPr>
      </w:pPr>
      <w:r>
        <w:rPr>
          <w:rFonts w:ascii="Calibri" w:eastAsia="Calibri" w:hAnsi="Calibri" w:cs="Times New Roman"/>
          <w:b/>
          <w:lang w:val="en-US"/>
        </w:rPr>
        <w:t>18 MAI 2019, EDIŢIA a X</w:t>
      </w:r>
      <w:r w:rsidRPr="00AA5A5F">
        <w:rPr>
          <w:rFonts w:ascii="Calibri" w:eastAsia="Calibri" w:hAnsi="Calibri" w:cs="Times New Roman"/>
          <w:b/>
          <w:lang w:val="en-US"/>
        </w:rPr>
        <w:t>X-a</w:t>
      </w:r>
    </w:p>
    <w:p w14:paraId="4FFEF13A" w14:textId="77777777" w:rsidR="00F161EC" w:rsidRPr="00AA5A5F" w:rsidRDefault="00F161EC" w:rsidP="00F161EC">
      <w:pPr>
        <w:spacing w:after="0"/>
        <w:jc w:val="center"/>
        <w:rPr>
          <w:rFonts w:ascii="Calibri" w:eastAsia="Calibri" w:hAnsi="Calibri" w:cs="Times New Roman"/>
          <w:b/>
          <w:lang w:val="en-US"/>
        </w:rPr>
      </w:pPr>
      <w:proofErr w:type="spellStart"/>
      <w:r w:rsidRPr="00AA5A5F">
        <w:rPr>
          <w:rFonts w:ascii="Calibri" w:eastAsia="Calibri" w:hAnsi="Calibri" w:cs="Times New Roman"/>
          <w:b/>
          <w:lang w:val="en-US"/>
        </w:rPr>
        <w:t>Clasele</w:t>
      </w:r>
      <w:proofErr w:type="spellEnd"/>
      <w:r w:rsidRPr="00AA5A5F">
        <w:rPr>
          <w:rFonts w:ascii="Calibri" w:eastAsia="Calibri" w:hAnsi="Calibri" w:cs="Times New Roman"/>
          <w:b/>
          <w:lang w:val="en-US"/>
        </w:rPr>
        <w:t xml:space="preserve"> a V-a </w:t>
      </w:r>
      <w:proofErr w:type="spellStart"/>
      <w:r w:rsidRPr="00AA5A5F">
        <w:rPr>
          <w:rFonts w:ascii="Calibri" w:eastAsia="Calibri" w:hAnsi="Calibri" w:cs="Times New Roman"/>
          <w:b/>
          <w:lang w:val="en-US"/>
        </w:rPr>
        <w:t>şi</w:t>
      </w:r>
      <w:proofErr w:type="spellEnd"/>
      <w:r w:rsidRPr="00AA5A5F">
        <w:rPr>
          <w:rFonts w:ascii="Calibri" w:eastAsia="Calibri" w:hAnsi="Calibri" w:cs="Times New Roman"/>
          <w:b/>
          <w:lang w:val="en-US"/>
        </w:rPr>
        <w:t xml:space="preserve"> a VI-a</w:t>
      </w:r>
    </w:p>
    <w:p w14:paraId="02791C8F" w14:textId="77777777" w:rsidR="00F161EC" w:rsidRPr="00AA5A5F" w:rsidRDefault="00F161EC" w:rsidP="00F161EC">
      <w:pPr>
        <w:spacing w:after="0"/>
        <w:jc w:val="center"/>
        <w:rPr>
          <w:rFonts w:ascii="Calibri" w:eastAsia="Calibri" w:hAnsi="Calibri" w:cs="Times New Roman"/>
          <w:b/>
          <w:lang w:val="en-US"/>
        </w:rPr>
      </w:pPr>
      <w:r w:rsidRPr="00AA5A5F">
        <w:rPr>
          <w:rFonts w:ascii="Calibri" w:eastAsia="Calibri" w:hAnsi="Calibri" w:cs="Times New Roman"/>
          <w:b/>
          <w:lang w:val="en-US"/>
        </w:rPr>
        <w:t xml:space="preserve">PROBA </w:t>
      </w:r>
      <w:r>
        <w:rPr>
          <w:rFonts w:ascii="Calibri" w:eastAsia="Calibri" w:hAnsi="Calibri" w:cs="Times New Roman"/>
          <w:b/>
          <w:lang w:val="en-US"/>
        </w:rPr>
        <w:t>PRACTICĂ</w:t>
      </w:r>
    </w:p>
    <w:p w14:paraId="7B494F4B" w14:textId="77777777" w:rsidR="00F161EC" w:rsidRDefault="00F161EC" w:rsidP="00F161EC">
      <w:pPr>
        <w:pStyle w:val="Default"/>
        <w:rPr>
          <w:sz w:val="28"/>
          <w:szCs w:val="28"/>
        </w:rPr>
      </w:pPr>
    </w:p>
    <w:p w14:paraId="4673FD0A" w14:textId="77777777" w:rsidR="005D6F8A" w:rsidRDefault="005D6F8A" w:rsidP="00C22A61">
      <w:pPr>
        <w:pStyle w:val="Default"/>
        <w:ind w:firstLine="709"/>
        <w:jc w:val="both"/>
        <w:rPr>
          <w:b/>
          <w:bCs/>
        </w:rPr>
      </w:pPr>
      <w:r w:rsidRPr="00CA6648">
        <w:rPr>
          <w:bCs/>
        </w:rPr>
        <w:t>Creați pe Desktop un folder (dosar) cu numele vostru și în interior</w:t>
      </w:r>
      <w:r w:rsidR="00862450">
        <w:rPr>
          <w:bCs/>
        </w:rPr>
        <w:t>ul lui alte 2 dosare Subiectul I și Subiectul II</w:t>
      </w:r>
      <w:r w:rsidRPr="00CA6648">
        <w:rPr>
          <w:bCs/>
        </w:rPr>
        <w:t>.</w:t>
      </w:r>
      <w:r w:rsidR="00CA6648">
        <w:rPr>
          <w:bCs/>
        </w:rPr>
        <w:t xml:space="preserve"> </w:t>
      </w:r>
      <w:r w:rsidR="00CA6648" w:rsidRPr="00CA6648">
        <w:rPr>
          <w:bCs/>
        </w:rPr>
        <w:t xml:space="preserve">Modificați pictograma dosarelor astfel încât pentru Subiectul I va fi un </w:t>
      </w:r>
      <w:r w:rsidR="007E0270">
        <w:rPr>
          <w:bCs/>
        </w:rPr>
        <w:t>telefon</w:t>
      </w:r>
      <w:r w:rsidR="00CA6648" w:rsidRPr="00CA6648">
        <w:rPr>
          <w:bCs/>
        </w:rPr>
        <w:t xml:space="preserve"> și pentru Subiectul II</w:t>
      </w:r>
      <w:r w:rsidRPr="00CA6648">
        <w:rPr>
          <w:bCs/>
        </w:rPr>
        <w:t xml:space="preserve"> </w:t>
      </w:r>
      <w:r w:rsidR="007E0270">
        <w:rPr>
          <w:bCs/>
        </w:rPr>
        <w:t>o foarfecă</w:t>
      </w:r>
      <w:r w:rsidR="00CA6648" w:rsidRPr="00CA6648">
        <w:rPr>
          <w:bCs/>
        </w:rPr>
        <w:t>.</w:t>
      </w:r>
      <w:r w:rsidR="00C22A61">
        <w:rPr>
          <w:bCs/>
        </w:rPr>
        <w:t xml:space="preserve"> </w:t>
      </w:r>
      <w:r w:rsidR="00C22A61">
        <w:rPr>
          <w:bCs/>
        </w:rPr>
        <w:tab/>
      </w:r>
      <w:r w:rsidR="00C22A61">
        <w:rPr>
          <w:bCs/>
        </w:rPr>
        <w:tab/>
      </w:r>
      <w:r w:rsidR="00C22A61">
        <w:rPr>
          <w:bCs/>
        </w:rPr>
        <w:tab/>
      </w:r>
      <w:r w:rsidR="00C22A61">
        <w:rPr>
          <w:bCs/>
        </w:rPr>
        <w:tab/>
      </w:r>
      <w:r w:rsidR="00C22A61">
        <w:rPr>
          <w:bCs/>
        </w:rPr>
        <w:tab/>
      </w:r>
      <w:r w:rsidR="00C22A61">
        <w:rPr>
          <w:bCs/>
        </w:rPr>
        <w:tab/>
      </w:r>
      <w:r w:rsidR="00C22A61">
        <w:rPr>
          <w:bCs/>
        </w:rPr>
        <w:tab/>
      </w:r>
      <w:r w:rsidR="00C22A61">
        <w:rPr>
          <w:bCs/>
        </w:rPr>
        <w:tab/>
      </w:r>
      <w:r w:rsidR="00C22A61">
        <w:rPr>
          <w:bCs/>
        </w:rPr>
        <w:tab/>
      </w:r>
      <w:r w:rsidR="00C22A61">
        <w:rPr>
          <w:bCs/>
        </w:rPr>
        <w:tab/>
        <w:t xml:space="preserve">       </w:t>
      </w:r>
      <w:r w:rsidR="00ED2BA6">
        <w:rPr>
          <w:b/>
          <w:bCs/>
        </w:rPr>
        <w:t>(10p)</w:t>
      </w:r>
    </w:p>
    <w:p w14:paraId="6ABF3EB9" w14:textId="77777777" w:rsidR="005D6F8A" w:rsidRDefault="005D6F8A" w:rsidP="005D6F8A">
      <w:pPr>
        <w:pStyle w:val="Default"/>
      </w:pPr>
    </w:p>
    <w:p w14:paraId="45D63418" w14:textId="77777777" w:rsidR="005E5B52" w:rsidRPr="00ED2BA6" w:rsidRDefault="00ED2BA6" w:rsidP="005E5B52">
      <w:pPr>
        <w:pStyle w:val="Default"/>
        <w:rPr>
          <w:b/>
          <w:bCs/>
        </w:rPr>
      </w:pPr>
      <w:r w:rsidRPr="00ED2BA6">
        <w:rPr>
          <w:b/>
          <w:bCs/>
        </w:rPr>
        <w:t xml:space="preserve">Subiectul I </w:t>
      </w:r>
      <w:r>
        <w:rPr>
          <w:b/>
          <w:bCs/>
        </w:rPr>
        <w:t xml:space="preserve">     </w:t>
      </w:r>
      <w:r w:rsidR="005E5B52">
        <w:rPr>
          <w:b/>
          <w:bCs/>
        </w:rPr>
        <w:tab/>
      </w:r>
      <w:r w:rsidR="005E5B52">
        <w:rPr>
          <w:b/>
          <w:bCs/>
        </w:rPr>
        <w:tab/>
      </w:r>
      <w:r w:rsidR="005E5B52">
        <w:rPr>
          <w:b/>
          <w:bCs/>
        </w:rPr>
        <w:tab/>
      </w:r>
      <w:r w:rsidR="005E5B52">
        <w:rPr>
          <w:b/>
          <w:bCs/>
        </w:rPr>
        <w:tab/>
      </w:r>
      <w:r w:rsidR="005E5B52">
        <w:rPr>
          <w:b/>
          <w:bCs/>
        </w:rPr>
        <w:tab/>
      </w:r>
      <w:r w:rsidR="005E5B52">
        <w:rPr>
          <w:b/>
          <w:bCs/>
        </w:rPr>
        <w:tab/>
      </w:r>
      <w:r w:rsidR="005E5B52">
        <w:rPr>
          <w:b/>
          <w:bCs/>
        </w:rPr>
        <w:tab/>
      </w:r>
      <w:r w:rsidR="005E5B52">
        <w:rPr>
          <w:b/>
          <w:bCs/>
        </w:rPr>
        <w:tab/>
      </w:r>
      <w:r w:rsidR="005E5B52">
        <w:rPr>
          <w:b/>
          <w:bCs/>
        </w:rPr>
        <w:tab/>
      </w:r>
      <w:r w:rsidR="005E5B52">
        <w:rPr>
          <w:b/>
          <w:bCs/>
        </w:rPr>
        <w:tab/>
      </w:r>
      <w:r w:rsidR="005E5B52">
        <w:rPr>
          <w:b/>
          <w:bCs/>
        </w:rPr>
        <w:tab/>
        <w:t xml:space="preserve">    </w:t>
      </w:r>
      <w:r w:rsidR="00CA6648">
        <w:rPr>
          <w:b/>
          <w:bCs/>
        </w:rPr>
        <w:t xml:space="preserve">   </w:t>
      </w:r>
      <w:r w:rsidR="00AD31E3">
        <w:rPr>
          <w:b/>
          <w:bCs/>
        </w:rPr>
        <w:t>(5</w:t>
      </w:r>
      <w:r w:rsidR="005E5B52" w:rsidRPr="00ED2BA6">
        <w:rPr>
          <w:b/>
          <w:bCs/>
        </w:rPr>
        <w:t>0p)</w:t>
      </w:r>
    </w:p>
    <w:p w14:paraId="45996458" w14:textId="77777777" w:rsidR="005D6F8A" w:rsidRPr="00ED2BA6" w:rsidRDefault="00ED2BA6" w:rsidP="005D6F8A">
      <w:pPr>
        <w:pStyle w:val="Default"/>
        <w:rPr>
          <w:b/>
          <w:bCs/>
        </w:rPr>
      </w:pPr>
      <w:r>
        <w:rPr>
          <w:b/>
          <w:bCs/>
        </w:rPr>
        <w:t xml:space="preserve">                                                                                                                                      </w:t>
      </w:r>
    </w:p>
    <w:p w14:paraId="28AB65D4" w14:textId="77777777" w:rsidR="00E75C82" w:rsidRPr="006056F2" w:rsidRDefault="005D6F8A" w:rsidP="006056F2">
      <w:pPr>
        <w:pStyle w:val="Default"/>
        <w:spacing w:line="360" w:lineRule="auto"/>
        <w:ind w:firstLine="709"/>
        <w:jc w:val="both"/>
        <w:rPr>
          <w:szCs w:val="22"/>
        </w:rPr>
      </w:pPr>
      <w:r w:rsidRPr="006056F2">
        <w:rPr>
          <w:szCs w:val="22"/>
        </w:rPr>
        <w:t>Deschideţi un</w:t>
      </w:r>
      <w:r w:rsidR="00CE0A17" w:rsidRPr="006056F2">
        <w:rPr>
          <w:szCs w:val="22"/>
        </w:rPr>
        <w:t xml:space="preserve"> document W</w:t>
      </w:r>
      <w:r w:rsidR="00D20168" w:rsidRPr="006056F2">
        <w:rPr>
          <w:szCs w:val="22"/>
        </w:rPr>
        <w:t>ord</w:t>
      </w:r>
      <w:r w:rsidR="00ED2BA6" w:rsidRPr="006056F2">
        <w:rPr>
          <w:szCs w:val="22"/>
        </w:rPr>
        <w:t xml:space="preserve"> pe care-l salvați cu numele </w:t>
      </w:r>
      <w:r w:rsidR="004F20DA" w:rsidRPr="00C22A61">
        <w:rPr>
          <w:i/>
          <w:szCs w:val="22"/>
        </w:rPr>
        <w:t>mouse</w:t>
      </w:r>
      <w:r w:rsidR="00C22A61" w:rsidRPr="00C22A61">
        <w:rPr>
          <w:i/>
          <w:szCs w:val="22"/>
        </w:rPr>
        <w:t>.docx</w:t>
      </w:r>
      <w:r w:rsidR="000252F4" w:rsidRPr="006056F2">
        <w:rPr>
          <w:szCs w:val="22"/>
        </w:rPr>
        <w:t xml:space="preserve"> </w:t>
      </w:r>
      <w:r w:rsidR="00AD31E3" w:rsidRPr="006056F2">
        <w:rPr>
          <w:szCs w:val="22"/>
        </w:rPr>
        <w:t>în dosarul corespunzător</w:t>
      </w:r>
      <w:r w:rsidR="00ED2BA6" w:rsidRPr="006056F2">
        <w:rPr>
          <w:szCs w:val="22"/>
        </w:rPr>
        <w:t xml:space="preserve">. </w:t>
      </w:r>
      <w:r w:rsidR="006C36E2" w:rsidRPr="006056F2">
        <w:rPr>
          <w:szCs w:val="22"/>
        </w:rPr>
        <w:t>S</w:t>
      </w:r>
      <w:r w:rsidR="00BF3241" w:rsidRPr="006056F2">
        <w:rPr>
          <w:szCs w:val="22"/>
        </w:rPr>
        <w:t>crie</w:t>
      </w:r>
      <w:r w:rsidR="006C36E2" w:rsidRPr="006056F2">
        <w:rPr>
          <w:szCs w:val="22"/>
        </w:rPr>
        <w:t>ți următorul text:</w:t>
      </w:r>
    </w:p>
    <w:p w14:paraId="526E3208" w14:textId="77777777" w:rsidR="00F161EC" w:rsidRPr="00F161EC" w:rsidRDefault="00F161EC" w:rsidP="00F161EC">
      <w:pPr>
        <w:keepNext/>
        <w:framePr w:dropCap="margin" w:lines="3" w:hSpace="113" w:wrap="around" w:vAnchor="text" w:hAnchor="page"/>
        <w:spacing w:after="0" w:line="772" w:lineRule="exact"/>
        <w:ind w:left="708"/>
        <w:jc w:val="both"/>
        <w:textAlignment w:val="baseline"/>
        <w:rPr>
          <w:rFonts w:ascii="Consolas" w:hAnsi="Consolas" w:cs="Consolas"/>
          <w:i/>
          <w:color w:val="000000"/>
          <w:position w:val="-10"/>
          <w:sz w:val="107"/>
        </w:rPr>
      </w:pPr>
      <w:r w:rsidRPr="00F161EC">
        <w:rPr>
          <w:rFonts w:ascii="Consolas" w:hAnsi="Consolas" w:cs="Consolas"/>
          <w:i/>
          <w:color w:val="000000"/>
          <w:position w:val="-10"/>
          <w:sz w:val="107"/>
        </w:rPr>
        <w:t>M</w:t>
      </w:r>
    </w:p>
    <w:p w14:paraId="688249B3" w14:textId="77777777" w:rsidR="00FF2303" w:rsidRDefault="00FF2303" w:rsidP="00F161EC">
      <w:pPr>
        <w:spacing w:line="240" w:lineRule="auto"/>
        <w:ind w:left="708"/>
        <w:jc w:val="both"/>
        <w:rPr>
          <w:rFonts w:ascii="Consolas" w:hAnsi="Consolas" w:cs="Consolas"/>
          <w:i/>
          <w:color w:val="000000"/>
        </w:rPr>
      </w:pPr>
      <w:r w:rsidRPr="00FF2303">
        <w:rPr>
          <w:rFonts w:ascii="Consolas" w:hAnsi="Consolas" w:cs="Consolas"/>
          <w:i/>
          <w:color w:val="000000"/>
        </w:rPr>
        <w:t>ickey Mouse este un personaj de desene an</w:t>
      </w:r>
      <w:r>
        <w:rPr>
          <w:rFonts w:ascii="Consolas" w:hAnsi="Consolas" w:cs="Consolas"/>
          <w:i/>
          <w:color w:val="000000"/>
        </w:rPr>
        <w:t>imate creat de către regizorul ș</w:t>
      </w:r>
      <w:r w:rsidRPr="00FF2303">
        <w:rPr>
          <w:rFonts w:ascii="Consolas" w:hAnsi="Consolas" w:cs="Consolas"/>
          <w:i/>
          <w:color w:val="000000"/>
        </w:rPr>
        <w:t xml:space="preserve">i desenatorul american Walt </w:t>
      </w:r>
      <w:r>
        <w:rPr>
          <w:rFonts w:ascii="Consolas" w:hAnsi="Consolas" w:cs="Consolas"/>
          <w:i/>
          <w:color w:val="000000"/>
        </w:rPr>
        <w:t>Disney și Ub Iwerks în 1928. Un șoricel îmbrăcat în pantaloni roșii, pantofi mari și galbeni, mănuș</w:t>
      </w:r>
      <w:r w:rsidRPr="00FF2303">
        <w:rPr>
          <w:rFonts w:ascii="Consolas" w:hAnsi="Consolas" w:cs="Consolas"/>
          <w:i/>
          <w:color w:val="000000"/>
        </w:rPr>
        <w:t>i albe, Mickey a devenit unul dint</w:t>
      </w:r>
      <w:r>
        <w:rPr>
          <w:rFonts w:ascii="Consolas" w:hAnsi="Consolas" w:cs="Consolas"/>
          <w:i/>
          <w:color w:val="000000"/>
        </w:rPr>
        <w:t xml:space="preserve">re </w:t>
      </w:r>
      <w:r w:rsidR="008033C7">
        <w:rPr>
          <w:rFonts w:ascii="Consolas" w:hAnsi="Consolas" w:cs="Consolas"/>
          <w:i/>
          <w:color w:val="000000"/>
        </w:rPr>
        <w:t xml:space="preserve"> </w:t>
      </w:r>
      <w:r>
        <w:rPr>
          <w:rFonts w:ascii="Consolas" w:hAnsi="Consolas" w:cs="Consolas"/>
          <w:i/>
          <w:color w:val="000000"/>
        </w:rPr>
        <w:t>simbolurile cinematografiei ș</w:t>
      </w:r>
      <w:r w:rsidRPr="00FF2303">
        <w:rPr>
          <w:rFonts w:ascii="Consolas" w:hAnsi="Consolas" w:cs="Consolas"/>
          <w:i/>
          <w:color w:val="000000"/>
        </w:rPr>
        <w:t>i culturii americane.</w:t>
      </w:r>
    </w:p>
    <w:p w14:paraId="69524E56" w14:textId="38331D2A" w:rsidR="00D20168" w:rsidRPr="00FF2303" w:rsidRDefault="008033C7" w:rsidP="00F161EC">
      <w:pPr>
        <w:spacing w:line="240" w:lineRule="auto"/>
        <w:ind w:left="708" w:firstLine="284"/>
        <w:jc w:val="both"/>
        <w:rPr>
          <w:rFonts w:ascii="Consolas" w:hAnsi="Consolas" w:cs="Consolas"/>
          <w:i/>
          <w:color w:val="000000"/>
        </w:rPr>
      </w:pPr>
      <w:r>
        <w:rPr>
          <w:noProof/>
          <w:lang w:eastAsia="ro-RO"/>
        </w:rPr>
        <w:drawing>
          <wp:anchor distT="0" distB="0" distL="114300" distR="114300" simplePos="0" relativeHeight="251660287" behindDoc="0" locked="0" layoutInCell="1" allowOverlap="1" wp14:anchorId="15DEBDD6" wp14:editId="1D256574">
            <wp:simplePos x="0" y="0"/>
            <wp:positionH relativeFrom="column">
              <wp:posOffset>4040505</wp:posOffset>
            </wp:positionH>
            <wp:positionV relativeFrom="paragraph">
              <wp:posOffset>965200</wp:posOffset>
            </wp:positionV>
            <wp:extent cx="2627630" cy="1979930"/>
            <wp:effectExtent l="228600" t="323850" r="191770" b="325120"/>
            <wp:wrapSquare wrapText="bothSides"/>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21819" t="29959" r="24792" b="19834"/>
                    <a:stretch/>
                  </pic:blipFill>
                  <pic:spPr bwMode="auto">
                    <a:xfrm rot="900000">
                      <a:off x="0" y="0"/>
                      <a:ext cx="2627630" cy="19799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F20DA" w:rsidRPr="00FF2303">
        <w:rPr>
          <w:rFonts w:ascii="Consolas" w:hAnsi="Consolas" w:cs="Consolas"/>
          <w:i/>
          <w:color w:val="000000"/>
        </w:rPr>
        <w:t>În timp ce pare a avea o personalitate modestă și plăcută, el este de fapt un personaj entuziastic și determinat, mereu c</w:t>
      </w:r>
      <w:r w:rsidR="003C6B42">
        <w:rPr>
          <w:rFonts w:ascii="Consolas" w:hAnsi="Consolas" w:cs="Consolas"/>
          <w:i/>
          <w:color w:val="000000"/>
        </w:rPr>
        <w:t>ă</w:t>
      </w:r>
      <w:bookmarkStart w:id="0" w:name="_GoBack"/>
      <w:bookmarkEnd w:id="0"/>
      <w:r w:rsidR="004F20DA" w:rsidRPr="00FF2303">
        <w:rPr>
          <w:rFonts w:ascii="Consolas" w:hAnsi="Consolas" w:cs="Consolas"/>
          <w:i/>
          <w:color w:val="000000"/>
        </w:rPr>
        <w:t xml:space="preserve">utând aventuri și mister. De asemenea el se autoproclamează ca liderul găștii sale de prieteni. Mickey Mouse este de obicei văzut alături de iubita sa Minnie Mouse, animalul său de companie câinele Pluto, prietenii săi cei mai buni Rățoiul Donald și Goofy, precum și dușmanul său de moarte </w:t>
      </w:r>
      <w:r w:rsidR="004F20DA" w:rsidRPr="008033C7">
        <w:rPr>
          <w:rFonts w:ascii="Consolas" w:hAnsi="Consolas" w:cs="Consolas"/>
          <w:i/>
          <w:color w:val="000000"/>
        </w:rPr>
        <w:t>Pete</w:t>
      </w:r>
      <w:r w:rsidR="004F20DA" w:rsidRPr="00FF2303">
        <w:rPr>
          <w:rFonts w:ascii="Consolas" w:hAnsi="Consolas" w:cs="Consolas"/>
          <w:i/>
          <w:color w:val="000000"/>
        </w:rPr>
        <w:t>.</w:t>
      </w:r>
      <w:r w:rsidR="00F439A7" w:rsidRPr="00FF2303">
        <w:rPr>
          <w:rFonts w:ascii="Consolas" w:hAnsi="Consolas" w:cs="Consolas"/>
          <w:i/>
          <w:color w:val="000000"/>
        </w:rPr>
        <w:t xml:space="preserve"> </w:t>
      </w:r>
    </w:p>
    <w:p w14:paraId="1594322E" w14:textId="77777777" w:rsidR="006C36E2" w:rsidRPr="006056F2" w:rsidRDefault="00DF56BC" w:rsidP="00DF56BC">
      <w:pPr>
        <w:pStyle w:val="Default"/>
        <w:numPr>
          <w:ilvl w:val="0"/>
          <w:numId w:val="3"/>
        </w:numPr>
        <w:spacing w:after="27"/>
        <w:ind w:left="284" w:hanging="284"/>
      </w:pPr>
      <w:r w:rsidRPr="006056F2">
        <w:t xml:space="preserve">Formatați textul astfel: </w:t>
      </w:r>
    </w:p>
    <w:p w14:paraId="7155C8A1" w14:textId="77777777" w:rsidR="006C36E2" w:rsidRPr="006056F2" w:rsidRDefault="00862450" w:rsidP="00DF56BC">
      <w:pPr>
        <w:pStyle w:val="Default"/>
        <w:numPr>
          <w:ilvl w:val="0"/>
          <w:numId w:val="4"/>
        </w:numPr>
        <w:spacing w:after="27"/>
      </w:pPr>
      <w:r w:rsidRPr="006056F2">
        <w:t xml:space="preserve">Font </w:t>
      </w:r>
      <w:r w:rsidR="00FF2303" w:rsidRPr="006056F2">
        <w:t>Consolas</w:t>
      </w:r>
      <w:r w:rsidRPr="006056F2">
        <w:t xml:space="preserve"> de 1</w:t>
      </w:r>
      <w:r w:rsidR="00FF2303" w:rsidRPr="006056F2">
        <w:t>3</w:t>
      </w:r>
    </w:p>
    <w:p w14:paraId="02FEB1FE" w14:textId="77777777" w:rsidR="00DF56BC" w:rsidRPr="006056F2" w:rsidRDefault="00862450" w:rsidP="00DF56BC">
      <w:pPr>
        <w:pStyle w:val="Default"/>
        <w:numPr>
          <w:ilvl w:val="0"/>
          <w:numId w:val="4"/>
        </w:numPr>
        <w:spacing w:after="27"/>
      </w:pPr>
      <w:r w:rsidRPr="006056F2">
        <w:t xml:space="preserve">Culoare font </w:t>
      </w:r>
      <w:r w:rsidR="00FF2303" w:rsidRPr="006056F2">
        <w:t>albastru</w:t>
      </w:r>
    </w:p>
    <w:p w14:paraId="7FFF0728" w14:textId="77777777" w:rsidR="00DF56BC" w:rsidRPr="006056F2" w:rsidRDefault="00FF2303" w:rsidP="00DF56BC">
      <w:pPr>
        <w:pStyle w:val="Default"/>
        <w:numPr>
          <w:ilvl w:val="0"/>
          <w:numId w:val="4"/>
        </w:numPr>
        <w:spacing w:after="27"/>
      </w:pPr>
      <w:r w:rsidRPr="006056F2">
        <w:t>Spațierea între linii de 2</w:t>
      </w:r>
      <w:r w:rsidR="00DF56BC" w:rsidRPr="006056F2">
        <w:t>,</w:t>
      </w:r>
      <w:r w:rsidR="000252F4" w:rsidRPr="006056F2">
        <w:t>5</w:t>
      </w:r>
    </w:p>
    <w:p w14:paraId="75C277FA" w14:textId="77777777" w:rsidR="00DF56BC" w:rsidRPr="006056F2" w:rsidRDefault="00DF56BC" w:rsidP="00DF56BC">
      <w:pPr>
        <w:pStyle w:val="Default"/>
        <w:numPr>
          <w:ilvl w:val="0"/>
          <w:numId w:val="4"/>
        </w:numPr>
        <w:spacing w:after="27"/>
      </w:pPr>
      <w:r w:rsidRPr="006056F2">
        <w:t xml:space="preserve">La </w:t>
      </w:r>
      <w:r w:rsidR="000252F4" w:rsidRPr="006056F2">
        <w:t>primul</w:t>
      </w:r>
      <w:r w:rsidRPr="006056F2">
        <w:t xml:space="preserve"> paragraf creați o majusculă la </w:t>
      </w:r>
      <w:r w:rsidR="008033C7" w:rsidRPr="006056F2">
        <w:t>marginea</w:t>
      </w:r>
      <w:r w:rsidRPr="006056F2">
        <w:t xml:space="preserve"> paragrafului</w:t>
      </w:r>
      <w:r w:rsidR="008033C7" w:rsidRPr="006056F2">
        <w:t xml:space="preserve"> la distanța 0,2 față de text</w:t>
      </w:r>
    </w:p>
    <w:p w14:paraId="408198B2" w14:textId="77777777" w:rsidR="000252F4" w:rsidRPr="006056F2" w:rsidRDefault="00C22A61" w:rsidP="000252F4">
      <w:pPr>
        <w:pStyle w:val="Default"/>
        <w:numPr>
          <w:ilvl w:val="0"/>
          <w:numId w:val="4"/>
        </w:numPr>
        <w:spacing w:after="27"/>
      </w:pPr>
      <w:r w:rsidRPr="006056F2">
        <w:rPr>
          <w:noProof/>
          <w:lang w:eastAsia="ro-RO"/>
        </w:rPr>
        <mc:AlternateContent>
          <mc:Choice Requires="wps">
            <w:drawing>
              <wp:anchor distT="0" distB="0" distL="114300" distR="114300" simplePos="0" relativeHeight="251661312" behindDoc="0" locked="0" layoutInCell="1" allowOverlap="1" wp14:anchorId="3EB1DB26" wp14:editId="483109A3">
                <wp:simplePos x="0" y="0"/>
                <wp:positionH relativeFrom="column">
                  <wp:posOffset>3983991</wp:posOffset>
                </wp:positionH>
                <wp:positionV relativeFrom="paragraph">
                  <wp:posOffset>132715</wp:posOffset>
                </wp:positionV>
                <wp:extent cx="2286966" cy="903313"/>
                <wp:effectExtent l="0" t="304800" r="0" b="316230"/>
                <wp:wrapNone/>
                <wp:docPr id="1" name="Casetă text 1"/>
                <wp:cNvGraphicFramePr/>
                <a:graphic xmlns:a="http://schemas.openxmlformats.org/drawingml/2006/main">
                  <a:graphicData uri="http://schemas.microsoft.com/office/word/2010/wordprocessingShape">
                    <wps:wsp>
                      <wps:cNvSpPr txBox="1"/>
                      <wps:spPr>
                        <a:xfrm rot="1099185">
                          <a:off x="0" y="0"/>
                          <a:ext cx="2286966" cy="903313"/>
                        </a:xfrm>
                        <a:prstGeom prst="rect">
                          <a:avLst/>
                        </a:prstGeom>
                        <a:noFill/>
                        <a:ln>
                          <a:noFill/>
                        </a:ln>
                        <a:effectLst/>
                      </wps:spPr>
                      <wps:txbx>
                        <w:txbxContent>
                          <w:p w14:paraId="1C4B7AF9" w14:textId="77777777" w:rsidR="00EA47E5" w:rsidRPr="008033C7" w:rsidRDefault="008033C7" w:rsidP="00EA47E5">
                            <w:pPr>
                              <w:pStyle w:val="Default"/>
                              <w:spacing w:after="27"/>
                              <w:rPr>
                                <w:b/>
                                <w:sz w:val="48"/>
                                <w:szCs w:val="48"/>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rgbClr w14:val="A603AB"/>
                                      </w14:gs>
                                      <w14:gs w14:pos="21001">
                                        <w14:srgbClr w14:val="0819FB"/>
                                      </w14:gs>
                                      <w14:gs w14:pos="35001">
                                        <w14:srgbClr w14:val="1A8D48"/>
                                      </w14:gs>
                                      <w14:gs w14:pos="52000">
                                        <w14:srgbClr w14:val="FFFF00"/>
                                      </w14:gs>
                                      <w14:gs w14:pos="73000">
                                        <w14:srgbClr w14:val="EE3F17"/>
                                      </w14:gs>
                                      <w14:gs w14:pos="88000">
                                        <w14:srgbClr w14:val="E81766"/>
                                      </w14:gs>
                                      <w14:gs w14:pos="100000">
                                        <w14:srgbClr w14:val="A603AB"/>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8033C7">
                              <w:rPr>
                                <w:b/>
                                <w:sz w:val="48"/>
                                <w:szCs w:val="48"/>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rgbClr w14:val="A603AB"/>
                                      </w14:gs>
                                      <w14:gs w14:pos="21001">
                                        <w14:srgbClr w14:val="0819FB"/>
                                      </w14:gs>
                                      <w14:gs w14:pos="35001">
                                        <w14:srgbClr w14:val="1A8D48"/>
                                      </w14:gs>
                                      <w14:gs w14:pos="52000">
                                        <w14:srgbClr w14:val="FFFF00"/>
                                      </w14:gs>
                                      <w14:gs w14:pos="73000">
                                        <w14:srgbClr w14:val="EE3F17"/>
                                      </w14:gs>
                                      <w14:gs w14:pos="88000">
                                        <w14:srgbClr w14:val="E81766"/>
                                      </w14:gs>
                                      <w14:gs w14:pos="100000">
                                        <w14:srgbClr w14:val="A603AB"/>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Mickey Mouse</w:t>
                            </w:r>
                          </w:p>
                        </w:txbxContent>
                      </wps:txbx>
                      <wps:bodyPr rot="0" spcFirstLastPara="1" vertOverflow="overflow" horzOverflow="overflow" vert="horz" wrap="square" lIns="91440" tIns="45720" rIns="91440" bIns="45720" numCol="1" spcCol="0" rtlCol="0" fromWordArt="0" anchor="t" anchorCtr="0" forceAA="0" compatLnSpc="1">
                        <a:prstTxWarp prst="textChevron">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w14:anchorId="3EB1DB26" id="_x0000_t202" coordsize="21600,21600" o:spt="202" path="m,l,21600r21600,l21600,xe">
                <v:stroke joinstyle="miter"/>
                <v:path gradientshapeok="t" o:connecttype="rect"/>
              </v:shapetype>
              <v:shape id="Casetă text 1" o:spid="_x0000_s1026" type="#_x0000_t202" style="position:absolute;left:0;text-align:left;margin-left:313.7pt;margin-top:10.45pt;width:180.1pt;height:71.15pt;rotation:120060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" filled="f" stroked="f">
                <v:textbox>
                  <w:txbxContent>
                    <w:p w14:paraId="1C4B7AF9" w14:textId="77777777" w:rsidR="00EA47E5" w:rsidRPr="008033C7" w:rsidRDefault="008033C7" w:rsidP="00EA47E5">
                      <w:pPr>
                        <w:pStyle w:val="Default"/>
                        <w:spacing w:after="27"/>
                        <w:rPr>
                          <w:b/>
                          <w:sz w:val="48"/>
                          <w:szCs w:val="48"/>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rgbClr w14:val="A603AB"/>
                                </w14:gs>
                                <w14:gs w14:pos="21001">
                                  <w14:srgbClr w14:val="0819FB"/>
                                </w14:gs>
                                <w14:gs w14:pos="35001">
                                  <w14:srgbClr w14:val="1A8D48"/>
                                </w14:gs>
                                <w14:gs w14:pos="52000">
                                  <w14:srgbClr w14:val="FFFF00"/>
                                </w14:gs>
                                <w14:gs w14:pos="73000">
                                  <w14:srgbClr w14:val="EE3F17"/>
                                </w14:gs>
                                <w14:gs w14:pos="88000">
                                  <w14:srgbClr w14:val="E81766"/>
                                </w14:gs>
                                <w14:gs w14:pos="100000">
                                  <w14:srgbClr w14:val="A603AB"/>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8033C7">
                        <w:rPr>
                          <w:b/>
                          <w:sz w:val="48"/>
                          <w:szCs w:val="48"/>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rgbClr w14:val="A603AB"/>
                                </w14:gs>
                                <w14:gs w14:pos="21001">
                                  <w14:srgbClr w14:val="0819FB"/>
                                </w14:gs>
                                <w14:gs w14:pos="35001">
                                  <w14:srgbClr w14:val="1A8D48"/>
                                </w14:gs>
                                <w14:gs w14:pos="52000">
                                  <w14:srgbClr w14:val="FFFF00"/>
                                </w14:gs>
                                <w14:gs w14:pos="73000">
                                  <w14:srgbClr w14:val="EE3F17"/>
                                </w14:gs>
                                <w14:gs w14:pos="88000">
                                  <w14:srgbClr w14:val="E81766"/>
                                </w14:gs>
                                <w14:gs w14:pos="100000">
                                  <w14:srgbClr w14:val="A603AB"/>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Mickey Mouse</w:t>
                      </w:r>
                    </w:p>
                  </w:txbxContent>
                </v:textbox>
              </v:shape>
            </w:pict>
          </mc:Fallback>
        </mc:AlternateContent>
      </w:r>
      <w:r w:rsidR="00DF56BC" w:rsidRPr="006056F2">
        <w:t xml:space="preserve">Cuvântul </w:t>
      </w:r>
      <w:r w:rsidR="008033C7" w:rsidRPr="006056F2">
        <w:rPr>
          <w:i/>
        </w:rPr>
        <w:t xml:space="preserve">Pete </w:t>
      </w:r>
      <w:r w:rsidR="00DF56BC" w:rsidRPr="006056F2">
        <w:t xml:space="preserve">se va tăia cu </w:t>
      </w:r>
      <w:r w:rsidR="000252F4" w:rsidRPr="006056F2">
        <w:t xml:space="preserve">o linie </w:t>
      </w:r>
      <w:r w:rsidR="008033C7" w:rsidRPr="006056F2">
        <w:t xml:space="preserve">dublă </w:t>
      </w:r>
      <w:r w:rsidR="000252F4" w:rsidRPr="006056F2">
        <w:t>orizontală</w:t>
      </w:r>
    </w:p>
    <w:p w14:paraId="46CBCDA3" w14:textId="77777777" w:rsidR="00AD31E3" w:rsidRPr="006056F2" w:rsidRDefault="00C22A61" w:rsidP="00AD31E3">
      <w:pPr>
        <w:pStyle w:val="Default"/>
        <w:numPr>
          <w:ilvl w:val="0"/>
          <w:numId w:val="3"/>
        </w:numPr>
        <w:spacing w:after="27"/>
        <w:ind w:left="284" w:hanging="284"/>
      </w:pPr>
      <w:r>
        <w:t>Dimensiunile</w:t>
      </w:r>
      <w:r w:rsidR="00DF56BC" w:rsidRPr="006056F2">
        <w:t xml:space="preserve"> </w:t>
      </w:r>
      <w:r>
        <w:t>marginilor s</w:t>
      </w:r>
      <w:r w:rsidR="00AD31E3" w:rsidRPr="006056F2">
        <w:t>tânga-</w:t>
      </w:r>
      <w:r>
        <w:t>d</w:t>
      </w:r>
      <w:r w:rsidR="00AD31E3" w:rsidRPr="006056F2">
        <w:t xml:space="preserve">reapta </w:t>
      </w:r>
      <w:r w:rsidR="008033C7" w:rsidRPr="006056F2">
        <w:t xml:space="preserve">1, 2cm, </w:t>
      </w:r>
      <w:r>
        <w:t>s</w:t>
      </w:r>
      <w:r w:rsidR="008033C7" w:rsidRPr="006056F2">
        <w:t>us-</w:t>
      </w:r>
      <w:r>
        <w:t>j</w:t>
      </w:r>
      <w:r w:rsidR="008033C7" w:rsidRPr="006056F2">
        <w:t>os 2</w:t>
      </w:r>
      <w:r w:rsidR="00AD31E3" w:rsidRPr="006056F2">
        <w:t xml:space="preserve"> cm – poziție verticală.</w:t>
      </w:r>
    </w:p>
    <w:p w14:paraId="139CD26A" w14:textId="77777777" w:rsidR="000252F4" w:rsidRPr="006056F2" w:rsidRDefault="000252F4" w:rsidP="00AD31E3">
      <w:pPr>
        <w:pStyle w:val="Default"/>
        <w:numPr>
          <w:ilvl w:val="0"/>
          <w:numId w:val="3"/>
        </w:numPr>
        <w:spacing w:after="27"/>
        <w:ind w:left="284" w:hanging="284"/>
      </w:pPr>
      <w:r w:rsidRPr="006056F2">
        <w:t xml:space="preserve">Inserare </w:t>
      </w:r>
      <w:r w:rsidR="00C22A61">
        <w:t xml:space="preserve">desen </w:t>
      </w:r>
      <w:r w:rsidR="00C22A61" w:rsidRPr="00C22A61">
        <w:rPr>
          <w:i/>
        </w:rPr>
        <w:t>m</w:t>
      </w:r>
      <w:r w:rsidR="008033C7" w:rsidRPr="00C22A61">
        <w:rPr>
          <w:i/>
        </w:rPr>
        <w:t>ickey</w:t>
      </w:r>
      <w:r w:rsidRPr="00C22A61">
        <w:rPr>
          <w:i/>
        </w:rPr>
        <w:t>.jpg</w:t>
      </w:r>
      <w:r w:rsidR="00C22A61">
        <w:rPr>
          <w:i/>
        </w:rPr>
        <w:t xml:space="preserve"> </w:t>
      </w:r>
      <w:r w:rsidR="00C22A61">
        <w:t xml:space="preserve">(realizat la subiectul II) şi aplicare </w:t>
      </w:r>
      <w:r w:rsidRPr="006056F2">
        <w:t xml:space="preserve">rotație </w:t>
      </w:r>
      <w:r w:rsidR="008033C7" w:rsidRPr="006056F2">
        <w:t>1</w:t>
      </w:r>
      <w:r w:rsidRPr="006056F2">
        <w:t>5 grade.</w:t>
      </w:r>
    </w:p>
    <w:p w14:paraId="0240EB14" w14:textId="77777777" w:rsidR="00EA47E5" w:rsidRPr="006056F2" w:rsidRDefault="008033C7" w:rsidP="00AD31E3">
      <w:pPr>
        <w:pStyle w:val="Default"/>
        <w:numPr>
          <w:ilvl w:val="0"/>
          <w:numId w:val="3"/>
        </w:numPr>
        <w:spacing w:after="27"/>
        <w:ind w:left="284" w:hanging="284"/>
      </w:pPr>
      <w:r w:rsidRPr="006056F2">
        <w:t>Mickey Mouse</w:t>
      </w:r>
      <w:r w:rsidR="00C048BD">
        <w:t xml:space="preserve"> scris cu Word</w:t>
      </w:r>
      <w:r w:rsidR="00EA47E5" w:rsidRPr="006056F2">
        <w:t xml:space="preserve">Art  gradient curcubeu, cale arcadă </w:t>
      </w:r>
      <w:r w:rsidRPr="006056F2">
        <w:t>zigzag în sus</w:t>
      </w:r>
      <w:r w:rsidR="00EA47E5" w:rsidRPr="006056F2">
        <w:t>.</w:t>
      </w:r>
    </w:p>
    <w:p w14:paraId="0F870515" w14:textId="77777777" w:rsidR="00D20168" w:rsidRDefault="00D20168" w:rsidP="00D20168">
      <w:pPr>
        <w:pStyle w:val="Default"/>
        <w:spacing w:after="27"/>
        <w:rPr>
          <w:sz w:val="23"/>
          <w:szCs w:val="23"/>
        </w:rPr>
      </w:pPr>
    </w:p>
    <w:p w14:paraId="49DAAD8E" w14:textId="77777777" w:rsidR="00ED2BA6" w:rsidRPr="00ED2BA6" w:rsidRDefault="00CA6648" w:rsidP="00ED2BA6">
      <w:pPr>
        <w:pStyle w:val="Default"/>
        <w:rPr>
          <w:b/>
          <w:bCs/>
        </w:rPr>
      </w:pPr>
      <w:r>
        <w:rPr>
          <w:b/>
          <w:bCs/>
        </w:rPr>
        <w:t>Subiectul II</w:t>
      </w:r>
      <w:r w:rsidR="00ED2BA6">
        <w:rPr>
          <w:b/>
          <w:bCs/>
        </w:rPr>
        <w:t xml:space="preserve">                                                                                                                                          </w:t>
      </w:r>
      <w:r w:rsidR="00AD31E3">
        <w:rPr>
          <w:b/>
          <w:bCs/>
        </w:rPr>
        <w:t>(3</w:t>
      </w:r>
      <w:r w:rsidR="006056F2">
        <w:rPr>
          <w:b/>
          <w:bCs/>
        </w:rPr>
        <w:t>0p)</w:t>
      </w:r>
    </w:p>
    <w:p w14:paraId="6540F088" w14:textId="77777777" w:rsidR="005D6F8A" w:rsidRDefault="005D6F8A" w:rsidP="005D6F8A">
      <w:pPr>
        <w:pStyle w:val="Default"/>
        <w:spacing w:after="27"/>
        <w:rPr>
          <w:sz w:val="23"/>
          <w:szCs w:val="23"/>
        </w:rPr>
      </w:pPr>
    </w:p>
    <w:p w14:paraId="07588A58" w14:textId="77777777" w:rsidR="006C36E2" w:rsidRPr="006056F2" w:rsidRDefault="00AD31E3" w:rsidP="006056F2">
      <w:pPr>
        <w:pStyle w:val="Default"/>
        <w:spacing w:after="27"/>
        <w:ind w:firstLine="709"/>
        <w:jc w:val="both"/>
        <w:rPr>
          <w:szCs w:val="23"/>
        </w:rPr>
      </w:pPr>
      <w:r w:rsidRPr="006056F2">
        <w:rPr>
          <w:szCs w:val="23"/>
        </w:rPr>
        <w:t xml:space="preserve">Deschideți aplicația Paint și </w:t>
      </w:r>
      <w:r w:rsidR="000252F4" w:rsidRPr="006056F2">
        <w:rPr>
          <w:szCs w:val="23"/>
        </w:rPr>
        <w:t>desenați</w:t>
      </w:r>
      <w:r w:rsidR="008033C7" w:rsidRPr="006056F2">
        <w:rPr>
          <w:szCs w:val="23"/>
        </w:rPr>
        <w:t>-l pe Mickey Mouse</w:t>
      </w:r>
      <w:r w:rsidRPr="006056F2">
        <w:rPr>
          <w:szCs w:val="23"/>
        </w:rPr>
        <w:t>. Desenul se va salva în dosar</w:t>
      </w:r>
      <w:r w:rsidR="005373D0" w:rsidRPr="006056F2">
        <w:rPr>
          <w:szCs w:val="23"/>
        </w:rPr>
        <w:t xml:space="preserve">ul corespunzător Subiectului II cu numele </w:t>
      </w:r>
      <w:r w:rsidR="008033C7" w:rsidRPr="006056F2">
        <w:rPr>
          <w:i/>
          <w:szCs w:val="23"/>
        </w:rPr>
        <w:t>mickey</w:t>
      </w:r>
      <w:r w:rsidR="005373D0" w:rsidRPr="006056F2">
        <w:rPr>
          <w:i/>
          <w:szCs w:val="23"/>
        </w:rPr>
        <w:t>.jpg</w:t>
      </w:r>
      <w:r w:rsidR="005373D0" w:rsidRPr="006056F2">
        <w:rPr>
          <w:szCs w:val="23"/>
        </w:rPr>
        <w:t>.</w:t>
      </w:r>
    </w:p>
    <w:p w14:paraId="6AC00BE3"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sz w:val="24"/>
          <w:szCs w:val="24"/>
        </w:rPr>
      </w:pPr>
    </w:p>
    <w:p w14:paraId="6494ECF6" w14:textId="77777777" w:rsidR="005E5B52" w:rsidRPr="00227A83" w:rsidRDefault="005E5B52" w:rsidP="00227A83">
      <w:pPr>
        <w:autoSpaceDE w:val="0"/>
        <w:autoSpaceDN w:val="0"/>
        <w:adjustRightInd w:val="0"/>
        <w:spacing w:after="0" w:line="240" w:lineRule="auto"/>
        <w:rPr>
          <w:rFonts w:ascii="TimesNewRomanPSMT" w:hAnsi="TimesNewRomanPSMT" w:cs="TimesNewRomanPSMT"/>
          <w:sz w:val="24"/>
          <w:szCs w:val="24"/>
        </w:rPr>
      </w:pPr>
    </w:p>
    <w:p w14:paraId="40538FFB" w14:textId="77777777" w:rsidR="008A5BAD" w:rsidRDefault="008A5BAD"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60C75843"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sz w:val="24"/>
          <w:szCs w:val="24"/>
        </w:rPr>
      </w:pPr>
      <w:r w:rsidRPr="005E5B52">
        <w:rPr>
          <w:rFonts w:ascii="TimesNewRomanPSMT" w:hAnsi="TimesNewRomanPSMT" w:cs="TimesNewRomanPSMT"/>
          <w:b/>
          <w:sz w:val="24"/>
          <w:szCs w:val="24"/>
        </w:rPr>
        <w:t>Notă</w:t>
      </w:r>
      <w:r>
        <w:rPr>
          <w:rFonts w:ascii="TimesNewRomanPSMT" w:hAnsi="TimesNewRomanPSMT" w:cs="TimesNewRomanPSMT"/>
          <w:sz w:val="24"/>
          <w:szCs w:val="24"/>
        </w:rPr>
        <w:t>. Toate subiectele sunt obligatorii. Se acordă 10 puncte din oficiu. Timp de lucru 1 oră.</w:t>
      </w:r>
    </w:p>
    <w:p w14:paraId="5A91F880"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sz w:val="24"/>
          <w:szCs w:val="24"/>
        </w:rPr>
      </w:pPr>
    </w:p>
    <w:p w14:paraId="2CF73180"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sz w:val="24"/>
          <w:szCs w:val="24"/>
        </w:rPr>
      </w:pPr>
    </w:p>
    <w:p w14:paraId="2232BDAA" w14:textId="77777777" w:rsidR="00F161EC" w:rsidRDefault="00F161EC">
      <w:pPr>
        <w:rPr>
          <w:rFonts w:ascii="TimesNewRomanPSMT" w:hAnsi="TimesNewRomanPSMT" w:cs="TimesNewRomanPSMT"/>
          <w:b/>
          <w:sz w:val="24"/>
          <w:szCs w:val="24"/>
        </w:rPr>
      </w:pPr>
    </w:p>
    <w:p w14:paraId="0FA2E526" w14:textId="77777777" w:rsidR="00BB0BD2" w:rsidRDefault="00BB0BD2" w:rsidP="005E5B52">
      <w:pPr>
        <w:pStyle w:val="ListParagraph"/>
        <w:autoSpaceDE w:val="0"/>
        <w:autoSpaceDN w:val="0"/>
        <w:adjustRightInd w:val="0"/>
        <w:spacing w:after="0" w:line="240" w:lineRule="auto"/>
        <w:rPr>
          <w:rFonts w:ascii="Calibri" w:eastAsia="Calibri" w:hAnsi="Calibri" w:cs="Times New Roman"/>
          <w:b/>
          <w:lang w:val="fr-FR"/>
        </w:rPr>
      </w:pPr>
      <w:r w:rsidRPr="00AA5A5F">
        <w:rPr>
          <w:rFonts w:ascii="Calibri" w:eastAsia="Calibri" w:hAnsi="Calibri" w:cs="Times New Roman"/>
          <w:b/>
          <w:lang w:val="fr-FR"/>
        </w:rPr>
        <w:lastRenderedPageBreak/>
        <w:t>CONCURS JUDEŢEAN “MICA OLIMPIADĂ DE INFORMATICĂ”</w:t>
      </w:r>
    </w:p>
    <w:p w14:paraId="773D93BB" w14:textId="77777777" w:rsidR="00BB0BD2" w:rsidRPr="00BB0BD2" w:rsidRDefault="00BB0BD2" w:rsidP="005E5B52">
      <w:pPr>
        <w:pStyle w:val="ListParagraph"/>
        <w:autoSpaceDE w:val="0"/>
        <w:autoSpaceDN w:val="0"/>
        <w:adjustRightInd w:val="0"/>
        <w:spacing w:after="0" w:line="240" w:lineRule="auto"/>
        <w:rPr>
          <w:rFonts w:ascii="Calibri" w:eastAsia="Calibri" w:hAnsi="Calibri" w:cs="Times New Roman"/>
          <w:b/>
          <w:lang w:val="pl-PL"/>
        </w:rPr>
      </w:pPr>
      <w:r w:rsidRPr="00BB0BD2">
        <w:rPr>
          <w:rFonts w:ascii="Calibri" w:eastAsia="Calibri" w:hAnsi="Calibri" w:cs="Times New Roman"/>
          <w:b/>
          <w:lang w:val="pl-PL"/>
        </w:rPr>
        <w:t>Ediţia a XX-a</w:t>
      </w:r>
    </w:p>
    <w:p w14:paraId="10595E3A" w14:textId="77777777" w:rsidR="005E5B52" w:rsidRPr="00BB0BD2" w:rsidRDefault="005E5B52" w:rsidP="00BB0BD2">
      <w:pPr>
        <w:pStyle w:val="ListParagraph"/>
        <w:autoSpaceDE w:val="0"/>
        <w:autoSpaceDN w:val="0"/>
        <w:adjustRightInd w:val="0"/>
        <w:spacing w:after="0" w:line="240" w:lineRule="auto"/>
        <w:rPr>
          <w:rFonts w:ascii="TimesNewRomanPSMT" w:hAnsi="TimesNewRomanPSMT" w:cs="TimesNewRomanPSMT"/>
          <w:b/>
          <w:sz w:val="24"/>
          <w:szCs w:val="24"/>
        </w:rPr>
      </w:pPr>
      <w:r w:rsidRPr="005E5B52">
        <w:rPr>
          <w:rFonts w:ascii="TimesNewRomanPSMT" w:hAnsi="TimesNewRomanPSMT" w:cs="TimesNewRomanPSMT"/>
          <w:b/>
          <w:sz w:val="24"/>
          <w:szCs w:val="24"/>
        </w:rPr>
        <w:t>Barem</w:t>
      </w:r>
      <w:r w:rsidR="00BB0BD2">
        <w:rPr>
          <w:rFonts w:ascii="TimesNewRomanPSMT" w:hAnsi="TimesNewRomanPSMT" w:cs="TimesNewRomanPSMT"/>
          <w:b/>
          <w:sz w:val="24"/>
          <w:szCs w:val="24"/>
        </w:rPr>
        <w:t xml:space="preserve"> PROBA PRACTICĂ, clasele 5-6</w:t>
      </w:r>
    </w:p>
    <w:p w14:paraId="4F80A31F"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14FEC41E"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b/>
          <w:sz w:val="24"/>
          <w:szCs w:val="24"/>
        </w:rPr>
        <w:t>10 p pentru creare fo</w:t>
      </w:r>
      <w:r w:rsidR="00CE0A17">
        <w:rPr>
          <w:rFonts w:ascii="TimesNewRomanPSMT" w:hAnsi="TimesNewRomanPSMT" w:cs="TimesNewRomanPSMT"/>
          <w:b/>
          <w:sz w:val="24"/>
          <w:szCs w:val="24"/>
        </w:rPr>
        <w:t>l</w:t>
      </w:r>
      <w:r>
        <w:rPr>
          <w:rFonts w:ascii="TimesNewRomanPSMT" w:hAnsi="TimesNewRomanPSMT" w:cs="TimesNewRomanPSMT"/>
          <w:b/>
          <w:sz w:val="24"/>
          <w:szCs w:val="24"/>
        </w:rPr>
        <w:t>dere.</w:t>
      </w:r>
    </w:p>
    <w:p w14:paraId="0CB65CF0"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4B1812D7"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b/>
          <w:sz w:val="24"/>
          <w:szCs w:val="24"/>
        </w:rPr>
        <w:t>Subiectul I</w:t>
      </w:r>
      <w:r w:rsidR="00EA47E5">
        <w:rPr>
          <w:rFonts w:ascii="TimesNewRomanPSMT" w:hAnsi="TimesNewRomanPSMT" w:cs="TimesNewRomanPSMT"/>
          <w:b/>
          <w:sz w:val="24"/>
          <w:szCs w:val="24"/>
        </w:rPr>
        <w:t xml:space="preserve"> – 5</w:t>
      </w:r>
      <w:r w:rsidR="009018DB">
        <w:rPr>
          <w:rFonts w:ascii="TimesNewRomanPSMT" w:hAnsi="TimesNewRomanPSMT" w:cs="TimesNewRomanPSMT"/>
          <w:b/>
          <w:sz w:val="24"/>
          <w:szCs w:val="24"/>
        </w:rPr>
        <w:t>0p</w:t>
      </w:r>
    </w:p>
    <w:p w14:paraId="7597B006"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5748C1ED" w14:textId="77777777" w:rsidR="005E5B52" w:rsidRPr="005E5B52" w:rsidRDefault="00AD31E3" w:rsidP="005E5B52">
      <w:pPr>
        <w:pStyle w:val="ListParagraph"/>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Editare text </w:t>
      </w:r>
      <w:r w:rsidR="005E5B52">
        <w:rPr>
          <w:rFonts w:ascii="TimesNewRomanPSMT" w:hAnsi="TimesNewRomanPSMT" w:cs="TimesNewRomanPSMT"/>
          <w:sz w:val="24"/>
          <w:szCs w:val="24"/>
        </w:rPr>
        <w:t xml:space="preserve"> </w:t>
      </w:r>
      <w:r w:rsidR="00EA47E5">
        <w:rPr>
          <w:rFonts w:ascii="TimesNewRomanPSMT" w:hAnsi="TimesNewRomanPSMT" w:cs="TimesNewRomanPSMT"/>
          <w:b/>
          <w:sz w:val="24"/>
          <w:szCs w:val="24"/>
        </w:rPr>
        <w:t>10</w:t>
      </w:r>
      <w:r w:rsidR="005E5B52" w:rsidRPr="005E5B52">
        <w:rPr>
          <w:rFonts w:ascii="TimesNewRomanPSMT" w:hAnsi="TimesNewRomanPSMT" w:cs="TimesNewRomanPSMT"/>
          <w:b/>
          <w:sz w:val="24"/>
          <w:szCs w:val="24"/>
        </w:rPr>
        <w:t>p</w:t>
      </w:r>
    </w:p>
    <w:p w14:paraId="1D4482BB" w14:textId="77777777" w:rsidR="005E5B52" w:rsidRDefault="008A5BAD"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 xml:space="preserve">Font </w:t>
      </w:r>
      <w:r w:rsidR="007E0270">
        <w:rPr>
          <w:rFonts w:ascii="TimesNewRomanPSMT" w:hAnsi="TimesNewRomanPSMT" w:cs="TimesNewRomanPSMT"/>
          <w:sz w:val="24"/>
          <w:szCs w:val="24"/>
        </w:rPr>
        <w:t>Consolas</w:t>
      </w:r>
      <w:r w:rsidR="00AD31E3">
        <w:rPr>
          <w:rFonts w:ascii="TimesNewRomanPSMT" w:hAnsi="TimesNewRomanPSMT" w:cs="TimesNewRomanPSMT"/>
          <w:b/>
          <w:sz w:val="24"/>
          <w:szCs w:val="24"/>
        </w:rPr>
        <w:t xml:space="preserve">  </w:t>
      </w:r>
      <w:r w:rsidR="005E5B52" w:rsidRPr="005E5B52">
        <w:rPr>
          <w:rFonts w:ascii="TimesNewRomanPSMT" w:hAnsi="TimesNewRomanPSMT" w:cs="TimesNewRomanPSMT"/>
          <w:b/>
          <w:sz w:val="24"/>
          <w:szCs w:val="24"/>
        </w:rPr>
        <w:t>2p</w:t>
      </w:r>
    </w:p>
    <w:p w14:paraId="68580D68" w14:textId="77777777" w:rsidR="00AD31E3" w:rsidRPr="005E5B52" w:rsidRDefault="008A5BAD" w:rsidP="005E5B52">
      <w:pPr>
        <w:pStyle w:val="ListParagraph"/>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mărime font </w:t>
      </w:r>
      <w:r w:rsidR="007E0270">
        <w:rPr>
          <w:rFonts w:ascii="TimesNewRomanPSMT" w:hAnsi="TimesNewRomanPSMT" w:cs="TimesNewRomanPSMT"/>
          <w:sz w:val="24"/>
          <w:szCs w:val="24"/>
        </w:rPr>
        <w:t>13</w:t>
      </w:r>
      <w:r w:rsidR="00AD31E3">
        <w:rPr>
          <w:rFonts w:ascii="TimesNewRomanPSMT" w:hAnsi="TimesNewRomanPSMT" w:cs="TimesNewRomanPSMT"/>
          <w:sz w:val="24"/>
          <w:szCs w:val="24"/>
        </w:rPr>
        <w:t xml:space="preserve"> </w:t>
      </w:r>
      <w:r w:rsidR="00AD31E3" w:rsidRPr="00AD31E3">
        <w:rPr>
          <w:rFonts w:ascii="TimesNewRomanPSMT" w:hAnsi="TimesNewRomanPSMT" w:cs="TimesNewRomanPSMT"/>
          <w:b/>
          <w:sz w:val="24"/>
          <w:szCs w:val="24"/>
        </w:rPr>
        <w:t>2p</w:t>
      </w:r>
    </w:p>
    <w:p w14:paraId="150747F1" w14:textId="77777777" w:rsidR="005E5B52" w:rsidRDefault="00AD31E3"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Spațiere</w:t>
      </w:r>
      <w:r w:rsidR="005E5B52">
        <w:rPr>
          <w:rFonts w:ascii="TimesNewRomanPSMT" w:hAnsi="TimesNewRomanPSMT" w:cs="TimesNewRomanPSMT"/>
          <w:sz w:val="24"/>
          <w:szCs w:val="24"/>
        </w:rPr>
        <w:t xml:space="preserve"> </w:t>
      </w:r>
      <w:r w:rsidR="005E5B52" w:rsidRPr="005E5B52">
        <w:rPr>
          <w:rFonts w:ascii="TimesNewRomanPSMT" w:hAnsi="TimesNewRomanPSMT" w:cs="TimesNewRomanPSMT"/>
          <w:b/>
          <w:sz w:val="24"/>
          <w:szCs w:val="24"/>
        </w:rPr>
        <w:t>2p</w:t>
      </w:r>
    </w:p>
    <w:p w14:paraId="535FB760" w14:textId="77777777" w:rsidR="00EA47E5" w:rsidRPr="005E5B52" w:rsidRDefault="00EA47E5" w:rsidP="005E5B52">
      <w:pPr>
        <w:pStyle w:val="ListParagraph"/>
        <w:autoSpaceDE w:val="0"/>
        <w:autoSpaceDN w:val="0"/>
        <w:adjustRightInd w:val="0"/>
        <w:spacing w:after="0" w:line="240" w:lineRule="auto"/>
        <w:rPr>
          <w:rFonts w:ascii="TimesNewRomanPSMT" w:hAnsi="TimesNewRomanPSMT" w:cs="TimesNewRomanPSMT"/>
          <w:sz w:val="24"/>
          <w:szCs w:val="24"/>
        </w:rPr>
      </w:pPr>
      <w:r w:rsidRPr="00EA47E5">
        <w:rPr>
          <w:rFonts w:ascii="TimesNewRomanPSMT" w:hAnsi="TimesNewRomanPSMT" w:cs="TimesNewRomanPSMT"/>
          <w:sz w:val="24"/>
          <w:szCs w:val="24"/>
        </w:rPr>
        <w:t>Culoare</w:t>
      </w:r>
      <w:r>
        <w:rPr>
          <w:rFonts w:ascii="TimesNewRomanPSMT" w:hAnsi="TimesNewRomanPSMT" w:cs="TimesNewRomanPSMT"/>
          <w:b/>
          <w:sz w:val="24"/>
          <w:szCs w:val="24"/>
        </w:rPr>
        <w:t xml:space="preserve"> </w:t>
      </w:r>
      <w:r w:rsidRPr="00EA47E5">
        <w:rPr>
          <w:rFonts w:ascii="TimesNewRomanPSMT" w:hAnsi="TimesNewRomanPSMT" w:cs="TimesNewRomanPSMT"/>
          <w:sz w:val="24"/>
          <w:szCs w:val="24"/>
        </w:rPr>
        <w:t>font</w:t>
      </w:r>
      <w:r>
        <w:rPr>
          <w:rFonts w:ascii="TimesNewRomanPSMT" w:hAnsi="TimesNewRomanPSMT" w:cs="TimesNewRomanPSMT"/>
          <w:b/>
          <w:sz w:val="24"/>
          <w:szCs w:val="24"/>
        </w:rPr>
        <w:t xml:space="preserve"> 1p</w:t>
      </w:r>
    </w:p>
    <w:p w14:paraId="1A0ABB03" w14:textId="77777777" w:rsidR="005E5B52" w:rsidRDefault="008A5BAD"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Majusculă încorporată</w:t>
      </w:r>
      <w:r w:rsidR="005E5B52" w:rsidRPr="005E5B52">
        <w:rPr>
          <w:rFonts w:ascii="TimesNewRomanPSMT" w:hAnsi="TimesNewRomanPSMT" w:cs="TimesNewRomanPSMT"/>
          <w:sz w:val="24"/>
          <w:szCs w:val="24"/>
        </w:rPr>
        <w:t xml:space="preserve"> </w:t>
      </w:r>
      <w:r w:rsidR="00EA47E5">
        <w:rPr>
          <w:rFonts w:ascii="TimesNewRomanPSMT" w:hAnsi="TimesNewRomanPSMT" w:cs="TimesNewRomanPSMT"/>
          <w:b/>
          <w:sz w:val="24"/>
          <w:szCs w:val="24"/>
        </w:rPr>
        <w:t>3</w:t>
      </w:r>
      <w:r w:rsidR="005E5B52" w:rsidRPr="005E5B52">
        <w:rPr>
          <w:rFonts w:ascii="TimesNewRomanPSMT" w:hAnsi="TimesNewRomanPSMT" w:cs="TimesNewRomanPSMT"/>
          <w:b/>
          <w:sz w:val="24"/>
          <w:szCs w:val="24"/>
        </w:rPr>
        <w:t>p</w:t>
      </w:r>
    </w:p>
    <w:p w14:paraId="28B53377" w14:textId="77777777" w:rsidR="005E5B52" w:rsidRPr="005E5B52" w:rsidRDefault="00AD31E3" w:rsidP="005E5B52">
      <w:pPr>
        <w:pStyle w:val="ListParagraph"/>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Tăiere</w:t>
      </w:r>
      <w:r w:rsidR="00C22A61">
        <w:rPr>
          <w:rFonts w:ascii="TimesNewRomanPSMT" w:hAnsi="TimesNewRomanPSMT" w:cs="TimesNewRomanPSMT"/>
          <w:sz w:val="24"/>
          <w:szCs w:val="24"/>
        </w:rPr>
        <w:t xml:space="preserve"> cuvânt</w:t>
      </w:r>
      <w:r w:rsidR="00EA47E5">
        <w:rPr>
          <w:rFonts w:ascii="TimesNewRomanPSMT" w:hAnsi="TimesNewRomanPSMT" w:cs="TimesNewRomanPSMT"/>
          <w:b/>
          <w:sz w:val="24"/>
          <w:szCs w:val="24"/>
        </w:rPr>
        <w:t xml:space="preserve"> 2</w:t>
      </w:r>
      <w:r w:rsidR="005E5B52" w:rsidRPr="005E5B52">
        <w:rPr>
          <w:rFonts w:ascii="TimesNewRomanPSMT" w:hAnsi="TimesNewRomanPSMT" w:cs="TimesNewRomanPSMT"/>
          <w:b/>
          <w:sz w:val="24"/>
          <w:szCs w:val="24"/>
        </w:rPr>
        <w:t>p</w:t>
      </w:r>
    </w:p>
    <w:p w14:paraId="4A8419BF" w14:textId="77777777" w:rsidR="005E5B52" w:rsidRDefault="00AD31E3" w:rsidP="00AD31E3">
      <w:pPr>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 xml:space="preserve">            </w:t>
      </w:r>
      <w:r w:rsidR="007E0270">
        <w:rPr>
          <w:rFonts w:ascii="TimesNewRomanPSMT" w:hAnsi="TimesNewRomanPSMT" w:cs="TimesNewRomanPSMT"/>
          <w:sz w:val="24"/>
          <w:szCs w:val="24"/>
        </w:rPr>
        <w:t>S</w:t>
      </w:r>
      <w:r w:rsidRPr="00AD31E3">
        <w:rPr>
          <w:rFonts w:ascii="TimesNewRomanPSMT" w:hAnsi="TimesNewRomanPSMT" w:cs="TimesNewRomanPSMT"/>
          <w:sz w:val="24"/>
          <w:szCs w:val="24"/>
        </w:rPr>
        <w:t>cris cu WordArt</w:t>
      </w:r>
      <w:r w:rsidR="00EA47E5">
        <w:rPr>
          <w:rFonts w:ascii="TimesNewRomanPSMT" w:hAnsi="TimesNewRomanPSMT" w:cs="TimesNewRomanPSMT"/>
          <w:b/>
          <w:sz w:val="24"/>
          <w:szCs w:val="24"/>
        </w:rPr>
        <w:t xml:space="preserve"> 4</w:t>
      </w:r>
      <w:r w:rsidR="009018DB" w:rsidRPr="00AD31E3">
        <w:rPr>
          <w:rFonts w:ascii="TimesNewRomanPSMT" w:hAnsi="TimesNewRomanPSMT" w:cs="TimesNewRomanPSMT"/>
          <w:b/>
          <w:sz w:val="24"/>
          <w:szCs w:val="24"/>
        </w:rPr>
        <w:t>p</w:t>
      </w:r>
    </w:p>
    <w:p w14:paraId="48DC9319" w14:textId="77777777" w:rsidR="00EA47E5" w:rsidRDefault="00EA47E5" w:rsidP="00AD31E3">
      <w:pPr>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 xml:space="preserve">            </w:t>
      </w:r>
      <w:r w:rsidRPr="00EA47E5">
        <w:rPr>
          <w:rFonts w:ascii="TimesNewRomanPSMT" w:hAnsi="TimesNewRomanPSMT" w:cs="TimesNewRomanPSMT"/>
          <w:sz w:val="24"/>
          <w:szCs w:val="24"/>
        </w:rPr>
        <w:t>Inserare desen</w:t>
      </w:r>
      <w:r>
        <w:rPr>
          <w:rFonts w:ascii="TimesNewRomanPSMT" w:hAnsi="TimesNewRomanPSMT" w:cs="TimesNewRomanPSMT"/>
          <w:b/>
          <w:sz w:val="24"/>
          <w:szCs w:val="24"/>
        </w:rPr>
        <w:t xml:space="preserve"> 4p</w:t>
      </w:r>
    </w:p>
    <w:p w14:paraId="5103F056" w14:textId="77777777" w:rsidR="00EA47E5" w:rsidRDefault="00EA47E5" w:rsidP="00AD31E3">
      <w:pPr>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 xml:space="preserve">            </w:t>
      </w:r>
      <w:r w:rsidRPr="00EA47E5">
        <w:rPr>
          <w:rFonts w:ascii="TimesNewRomanPSMT" w:hAnsi="TimesNewRomanPSMT" w:cs="TimesNewRomanPSMT"/>
          <w:sz w:val="24"/>
          <w:szCs w:val="24"/>
        </w:rPr>
        <w:t>Rotire desen</w:t>
      </w:r>
      <w:r>
        <w:rPr>
          <w:rFonts w:ascii="TimesNewRomanPSMT" w:hAnsi="TimesNewRomanPSMT" w:cs="TimesNewRomanPSMT"/>
          <w:sz w:val="24"/>
          <w:szCs w:val="24"/>
        </w:rPr>
        <w:t xml:space="preserve"> </w:t>
      </w:r>
      <w:r>
        <w:rPr>
          <w:rFonts w:ascii="TimesNewRomanPSMT" w:hAnsi="TimesNewRomanPSMT" w:cs="TimesNewRomanPSMT"/>
          <w:b/>
          <w:sz w:val="24"/>
          <w:szCs w:val="24"/>
        </w:rPr>
        <w:t>4p</w:t>
      </w:r>
    </w:p>
    <w:p w14:paraId="1F27ED4F" w14:textId="77777777" w:rsidR="00AD31E3" w:rsidRPr="00AD31E3" w:rsidRDefault="00AD31E3" w:rsidP="00AD31E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Pr="00AD31E3">
        <w:rPr>
          <w:rFonts w:ascii="TimesNewRomanPSMT" w:hAnsi="TimesNewRomanPSMT" w:cs="TimesNewRomanPSMT"/>
          <w:sz w:val="24"/>
          <w:szCs w:val="24"/>
        </w:rPr>
        <w:t>Folosirea diacriticelor</w:t>
      </w:r>
      <w:r>
        <w:rPr>
          <w:rFonts w:ascii="TimesNewRomanPSMT" w:hAnsi="TimesNewRomanPSMT" w:cs="TimesNewRomanPSMT"/>
          <w:sz w:val="24"/>
          <w:szCs w:val="24"/>
        </w:rPr>
        <w:t xml:space="preserve"> </w:t>
      </w:r>
      <w:r w:rsidRPr="00AD31E3">
        <w:rPr>
          <w:rFonts w:ascii="TimesNewRomanPSMT" w:hAnsi="TimesNewRomanPSMT" w:cs="TimesNewRomanPSMT"/>
          <w:b/>
          <w:sz w:val="24"/>
          <w:szCs w:val="24"/>
        </w:rPr>
        <w:t>4p</w:t>
      </w:r>
    </w:p>
    <w:p w14:paraId="59C7AFE9" w14:textId="77777777" w:rsidR="009018DB" w:rsidRPr="009018DB" w:rsidRDefault="00D74608" w:rsidP="009018DB">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 xml:space="preserve">Dimensiuni margini </w:t>
      </w:r>
      <w:r w:rsidR="002E6475">
        <w:rPr>
          <w:rFonts w:ascii="TimesNewRomanPSMT" w:hAnsi="TimesNewRomanPSMT" w:cs="TimesNewRomanPSMT"/>
          <w:b/>
          <w:sz w:val="24"/>
          <w:szCs w:val="24"/>
        </w:rPr>
        <w:t>3</w:t>
      </w:r>
      <w:r w:rsidR="009018DB">
        <w:rPr>
          <w:rFonts w:ascii="TimesNewRomanPSMT" w:hAnsi="TimesNewRomanPSMT" w:cs="TimesNewRomanPSMT"/>
          <w:b/>
          <w:sz w:val="24"/>
          <w:szCs w:val="24"/>
        </w:rPr>
        <w:t>p</w:t>
      </w:r>
    </w:p>
    <w:p w14:paraId="5CB47108" w14:textId="77777777" w:rsidR="009018DB" w:rsidRPr="009018DB" w:rsidRDefault="00AD31E3" w:rsidP="009018DB">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sz w:val="24"/>
          <w:szCs w:val="24"/>
        </w:rPr>
        <w:t>Orientare pagină</w:t>
      </w:r>
      <w:r w:rsidR="009018DB" w:rsidRPr="009018DB">
        <w:rPr>
          <w:rFonts w:ascii="TimesNewRomanPSMT" w:hAnsi="TimesNewRomanPSMT" w:cs="TimesNewRomanPSMT"/>
          <w:sz w:val="24"/>
          <w:szCs w:val="24"/>
        </w:rPr>
        <w:t xml:space="preserve"> </w:t>
      </w:r>
      <w:r w:rsidR="002E6475">
        <w:rPr>
          <w:rFonts w:ascii="TimesNewRomanPSMT" w:hAnsi="TimesNewRomanPSMT" w:cs="TimesNewRomanPSMT"/>
          <w:b/>
          <w:sz w:val="24"/>
          <w:szCs w:val="24"/>
        </w:rPr>
        <w:t>3</w:t>
      </w:r>
      <w:r w:rsidR="009018DB">
        <w:rPr>
          <w:rFonts w:ascii="TimesNewRomanPSMT" w:hAnsi="TimesNewRomanPSMT" w:cs="TimesNewRomanPSMT"/>
          <w:b/>
          <w:sz w:val="24"/>
          <w:szCs w:val="24"/>
        </w:rPr>
        <w:t>p</w:t>
      </w:r>
    </w:p>
    <w:p w14:paraId="1161359F" w14:textId="77777777" w:rsidR="009018DB" w:rsidRDefault="009018DB" w:rsidP="009018DB">
      <w:pPr>
        <w:pStyle w:val="ListParagraph"/>
        <w:autoSpaceDE w:val="0"/>
        <w:autoSpaceDN w:val="0"/>
        <w:adjustRightInd w:val="0"/>
        <w:spacing w:after="0" w:line="240" w:lineRule="auto"/>
        <w:rPr>
          <w:rFonts w:ascii="TimesNewRomanPSMT" w:hAnsi="TimesNewRomanPSMT" w:cs="TimesNewRomanPSMT"/>
          <w:b/>
          <w:sz w:val="24"/>
          <w:szCs w:val="24"/>
        </w:rPr>
      </w:pPr>
      <w:r w:rsidRPr="00AD31E3">
        <w:rPr>
          <w:rFonts w:ascii="TimesNewRomanPSMT" w:hAnsi="TimesNewRomanPSMT" w:cs="TimesNewRomanPSMT"/>
          <w:sz w:val="24"/>
          <w:szCs w:val="24"/>
        </w:rPr>
        <w:t xml:space="preserve">Salvare </w:t>
      </w:r>
      <w:r w:rsidR="00EA47E5">
        <w:rPr>
          <w:rFonts w:ascii="TimesNewRomanPSMT" w:hAnsi="TimesNewRomanPSMT" w:cs="TimesNewRomanPSMT"/>
          <w:sz w:val="24"/>
          <w:szCs w:val="24"/>
        </w:rPr>
        <w:t>cu nume</w:t>
      </w:r>
      <w:r w:rsidR="002E6475">
        <w:rPr>
          <w:rFonts w:ascii="TimesNewRomanPSMT" w:hAnsi="TimesNewRomanPSMT" w:cs="TimesNewRomanPSMT"/>
          <w:b/>
          <w:sz w:val="24"/>
          <w:szCs w:val="24"/>
        </w:rPr>
        <w:t xml:space="preserve"> 3</w:t>
      </w:r>
      <w:r>
        <w:rPr>
          <w:rFonts w:ascii="TimesNewRomanPSMT" w:hAnsi="TimesNewRomanPSMT" w:cs="TimesNewRomanPSMT"/>
          <w:b/>
          <w:sz w:val="24"/>
          <w:szCs w:val="24"/>
        </w:rPr>
        <w:t>p</w:t>
      </w:r>
    </w:p>
    <w:p w14:paraId="5952D5F3" w14:textId="77777777" w:rsidR="00AD31E3" w:rsidRPr="00AD31E3" w:rsidRDefault="00AD31E3" w:rsidP="009018DB">
      <w:pPr>
        <w:pStyle w:val="ListParagraph"/>
        <w:autoSpaceDE w:val="0"/>
        <w:autoSpaceDN w:val="0"/>
        <w:adjustRightInd w:val="0"/>
        <w:spacing w:after="0" w:line="240" w:lineRule="auto"/>
        <w:rPr>
          <w:rFonts w:ascii="TimesNewRomanPSMT" w:hAnsi="TimesNewRomanPSMT" w:cs="TimesNewRomanPSMT"/>
          <w:sz w:val="24"/>
          <w:szCs w:val="24"/>
        </w:rPr>
      </w:pPr>
      <w:r w:rsidRPr="00AD31E3">
        <w:rPr>
          <w:rFonts w:ascii="TimesNewRomanPSMT" w:hAnsi="TimesNewRomanPSMT" w:cs="TimesNewRomanPSMT"/>
          <w:sz w:val="24"/>
          <w:szCs w:val="24"/>
        </w:rPr>
        <w:t xml:space="preserve">Salvare în dosar </w:t>
      </w:r>
      <w:r w:rsidR="002E6475">
        <w:rPr>
          <w:rFonts w:ascii="TimesNewRomanPSMT" w:hAnsi="TimesNewRomanPSMT" w:cs="TimesNewRomanPSMT"/>
          <w:b/>
          <w:sz w:val="24"/>
          <w:szCs w:val="24"/>
        </w:rPr>
        <w:t>3</w:t>
      </w:r>
      <w:r w:rsidRPr="00AD31E3">
        <w:rPr>
          <w:rFonts w:ascii="TimesNewRomanPSMT" w:hAnsi="TimesNewRomanPSMT" w:cs="TimesNewRomanPSMT"/>
          <w:b/>
          <w:sz w:val="24"/>
          <w:szCs w:val="24"/>
        </w:rPr>
        <w:t>p</w:t>
      </w:r>
    </w:p>
    <w:p w14:paraId="59E6A62A"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00817FC4" w14:textId="77777777" w:rsidR="005E5B52" w:rsidRDefault="005E5B52"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b/>
          <w:sz w:val="24"/>
          <w:szCs w:val="24"/>
        </w:rPr>
        <w:t>Subiectul II</w:t>
      </w:r>
      <w:r w:rsidR="00AD31E3">
        <w:rPr>
          <w:rFonts w:ascii="TimesNewRomanPSMT" w:hAnsi="TimesNewRomanPSMT" w:cs="TimesNewRomanPSMT"/>
          <w:b/>
          <w:sz w:val="24"/>
          <w:szCs w:val="24"/>
        </w:rPr>
        <w:t xml:space="preserve"> – 3</w:t>
      </w:r>
      <w:r w:rsidR="009018DB">
        <w:rPr>
          <w:rFonts w:ascii="TimesNewRomanPSMT" w:hAnsi="TimesNewRomanPSMT" w:cs="TimesNewRomanPSMT"/>
          <w:b/>
          <w:sz w:val="24"/>
          <w:szCs w:val="24"/>
        </w:rPr>
        <w:t>0p</w:t>
      </w:r>
    </w:p>
    <w:p w14:paraId="030F21E7" w14:textId="77777777" w:rsidR="009018DB" w:rsidRDefault="009018DB"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76944806" w14:textId="77777777" w:rsidR="00AD31E3" w:rsidRDefault="005373D0" w:rsidP="005E5B52">
      <w:pPr>
        <w:pStyle w:val="ListParagraph"/>
        <w:autoSpaceDE w:val="0"/>
        <w:autoSpaceDN w:val="0"/>
        <w:adjustRightInd w:val="0"/>
        <w:spacing w:after="0" w:line="240" w:lineRule="auto"/>
        <w:rPr>
          <w:rFonts w:ascii="TimesNewRomanPSMT" w:hAnsi="TimesNewRomanPSMT" w:cs="TimesNewRomanPSMT"/>
          <w:b/>
          <w:sz w:val="24"/>
          <w:szCs w:val="24"/>
        </w:rPr>
      </w:pPr>
      <w:r w:rsidRPr="005373D0">
        <w:rPr>
          <w:rFonts w:ascii="TimesNewRomanPSMT" w:hAnsi="TimesNewRomanPSMT" w:cs="TimesNewRomanPSMT"/>
          <w:sz w:val="24"/>
          <w:szCs w:val="24"/>
        </w:rPr>
        <w:t>Salvare cu nume</w:t>
      </w:r>
      <w:r>
        <w:rPr>
          <w:rFonts w:ascii="TimesNewRomanPSMT" w:hAnsi="TimesNewRomanPSMT" w:cs="TimesNewRomanPSMT"/>
          <w:b/>
          <w:sz w:val="24"/>
          <w:szCs w:val="24"/>
        </w:rPr>
        <w:t xml:space="preserve"> 5p</w:t>
      </w:r>
    </w:p>
    <w:p w14:paraId="319C00DB" w14:textId="77777777" w:rsidR="005373D0" w:rsidRDefault="005373D0" w:rsidP="005E5B52">
      <w:pPr>
        <w:pStyle w:val="ListParagraph"/>
        <w:autoSpaceDE w:val="0"/>
        <w:autoSpaceDN w:val="0"/>
        <w:adjustRightInd w:val="0"/>
        <w:spacing w:after="0" w:line="240" w:lineRule="auto"/>
        <w:rPr>
          <w:rFonts w:ascii="TimesNewRomanPSMT" w:hAnsi="TimesNewRomanPSMT" w:cs="TimesNewRomanPSMT"/>
          <w:b/>
          <w:sz w:val="24"/>
          <w:szCs w:val="24"/>
        </w:rPr>
      </w:pPr>
      <w:r w:rsidRPr="005373D0">
        <w:rPr>
          <w:rFonts w:ascii="TimesNewRomanPSMT" w:hAnsi="TimesNewRomanPSMT" w:cs="TimesNewRomanPSMT"/>
          <w:sz w:val="24"/>
          <w:szCs w:val="24"/>
        </w:rPr>
        <w:t>Extensia corectă</w:t>
      </w:r>
      <w:r>
        <w:rPr>
          <w:rFonts w:ascii="TimesNewRomanPSMT" w:hAnsi="TimesNewRomanPSMT" w:cs="TimesNewRomanPSMT"/>
          <w:b/>
          <w:sz w:val="24"/>
          <w:szCs w:val="24"/>
        </w:rPr>
        <w:t xml:space="preserve"> 5p</w:t>
      </w:r>
    </w:p>
    <w:p w14:paraId="48D9A7A7" w14:textId="77777777" w:rsidR="005373D0" w:rsidRDefault="005373D0" w:rsidP="005E5B52">
      <w:pPr>
        <w:pStyle w:val="ListParagraph"/>
        <w:autoSpaceDE w:val="0"/>
        <w:autoSpaceDN w:val="0"/>
        <w:adjustRightInd w:val="0"/>
        <w:spacing w:after="0" w:line="240" w:lineRule="auto"/>
        <w:rPr>
          <w:rFonts w:ascii="TimesNewRomanPSMT" w:hAnsi="TimesNewRomanPSMT" w:cs="TimesNewRomanPSMT"/>
          <w:b/>
          <w:sz w:val="24"/>
          <w:szCs w:val="24"/>
        </w:rPr>
      </w:pPr>
      <w:r w:rsidRPr="005373D0">
        <w:rPr>
          <w:rFonts w:ascii="TimesNewRomanPSMT" w:hAnsi="TimesNewRomanPSMT" w:cs="TimesNewRomanPSMT"/>
          <w:sz w:val="24"/>
          <w:szCs w:val="24"/>
        </w:rPr>
        <w:t>Desen</w:t>
      </w:r>
      <w:r w:rsidR="00D74608">
        <w:rPr>
          <w:rFonts w:ascii="TimesNewRomanPSMT" w:hAnsi="TimesNewRomanPSMT" w:cs="TimesNewRomanPSMT"/>
          <w:sz w:val="24"/>
          <w:szCs w:val="24"/>
        </w:rPr>
        <w:t xml:space="preserve"> </w:t>
      </w:r>
      <w:r>
        <w:rPr>
          <w:rFonts w:ascii="TimesNewRomanPSMT" w:hAnsi="TimesNewRomanPSMT" w:cs="TimesNewRomanPSMT"/>
          <w:b/>
          <w:sz w:val="24"/>
          <w:szCs w:val="24"/>
        </w:rPr>
        <w:t>20p</w:t>
      </w:r>
    </w:p>
    <w:p w14:paraId="61018031" w14:textId="77777777" w:rsidR="00F439A7" w:rsidRDefault="00F439A7"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119FBF6E" w14:textId="77777777" w:rsidR="00F439A7" w:rsidRDefault="00F439A7" w:rsidP="005E5B52">
      <w:pPr>
        <w:pStyle w:val="ListParagraph"/>
        <w:autoSpaceDE w:val="0"/>
        <w:autoSpaceDN w:val="0"/>
        <w:adjustRightInd w:val="0"/>
        <w:spacing w:after="0" w:line="240" w:lineRule="auto"/>
        <w:rPr>
          <w:rFonts w:ascii="TimesNewRomanPSMT" w:hAnsi="TimesNewRomanPSMT" w:cs="TimesNewRomanPSMT"/>
          <w:b/>
          <w:sz w:val="24"/>
          <w:szCs w:val="24"/>
        </w:rPr>
      </w:pPr>
    </w:p>
    <w:p w14:paraId="387F9A74" w14:textId="77777777" w:rsidR="00F439A7" w:rsidRDefault="00C22A61" w:rsidP="005E5B52">
      <w:pPr>
        <w:pStyle w:val="ListParagraph"/>
        <w:autoSpaceDE w:val="0"/>
        <w:autoSpaceDN w:val="0"/>
        <w:adjustRightInd w:val="0"/>
        <w:spacing w:after="0" w:line="240" w:lineRule="auto"/>
        <w:rPr>
          <w:rFonts w:ascii="TimesNewRomanPSMT" w:hAnsi="TimesNewRomanPSMT" w:cs="TimesNewRomanPSMT"/>
          <w:b/>
          <w:sz w:val="24"/>
          <w:szCs w:val="24"/>
        </w:rPr>
      </w:pPr>
      <w:r>
        <w:rPr>
          <w:rFonts w:ascii="TimesNewRomanPSMT" w:hAnsi="TimesNewRomanPSMT" w:cs="TimesNewRomanPSMT"/>
          <w:b/>
          <w:sz w:val="24"/>
          <w:szCs w:val="24"/>
        </w:rPr>
        <w:t>Se acordă 10p din oficiu. Total 100p.</w:t>
      </w:r>
    </w:p>
    <w:sectPr w:rsidR="00F439A7" w:rsidSect="00F161EC">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269D0"/>
    <w:multiLevelType w:val="hybridMultilevel"/>
    <w:tmpl w:val="221C1476"/>
    <w:lvl w:ilvl="0" w:tplc="6ED4484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9B7388E"/>
    <w:multiLevelType w:val="hybridMultilevel"/>
    <w:tmpl w:val="BD4CA44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4ED3002"/>
    <w:multiLevelType w:val="hybridMultilevel"/>
    <w:tmpl w:val="B756E05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F5B7A12"/>
    <w:multiLevelType w:val="hybridMultilevel"/>
    <w:tmpl w:val="BE1E2AC4"/>
    <w:lvl w:ilvl="0" w:tplc="F5185470">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22D"/>
    <w:rsid w:val="000252F4"/>
    <w:rsid w:val="001663FB"/>
    <w:rsid w:val="00227A83"/>
    <w:rsid w:val="002E6475"/>
    <w:rsid w:val="003C6B42"/>
    <w:rsid w:val="004E20CC"/>
    <w:rsid w:val="004F20DA"/>
    <w:rsid w:val="005373D0"/>
    <w:rsid w:val="005D6F8A"/>
    <w:rsid w:val="005E5B52"/>
    <w:rsid w:val="006056F2"/>
    <w:rsid w:val="006C36E2"/>
    <w:rsid w:val="007E0270"/>
    <w:rsid w:val="008033C7"/>
    <w:rsid w:val="00862450"/>
    <w:rsid w:val="00864A90"/>
    <w:rsid w:val="008A5BAD"/>
    <w:rsid w:val="009018DB"/>
    <w:rsid w:val="009D4641"/>
    <w:rsid w:val="00A1622D"/>
    <w:rsid w:val="00AD31E3"/>
    <w:rsid w:val="00BB0BD2"/>
    <w:rsid w:val="00BF3241"/>
    <w:rsid w:val="00C048BD"/>
    <w:rsid w:val="00C22A61"/>
    <w:rsid w:val="00CA6648"/>
    <w:rsid w:val="00CE0A17"/>
    <w:rsid w:val="00D20168"/>
    <w:rsid w:val="00D74608"/>
    <w:rsid w:val="00DF56BC"/>
    <w:rsid w:val="00E06EBD"/>
    <w:rsid w:val="00E75C82"/>
    <w:rsid w:val="00EA47E5"/>
    <w:rsid w:val="00ED2BA6"/>
    <w:rsid w:val="00F161EC"/>
    <w:rsid w:val="00F439A7"/>
    <w:rsid w:val="00FF23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7800"/>
  <w15:docId w15:val="{A9E2F7A3-1E42-461E-81D9-471319B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D6F8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20168"/>
    <w:pPr>
      <w:ind w:left="720"/>
      <w:contextualSpacing/>
    </w:pPr>
  </w:style>
  <w:style w:type="paragraph" w:styleId="BalloonText">
    <w:name w:val="Balloon Text"/>
    <w:basedOn w:val="Normal"/>
    <w:link w:val="BalloonTextChar"/>
    <w:uiPriority w:val="99"/>
    <w:semiHidden/>
    <w:unhideWhenUsed/>
    <w:rsid w:val="00F439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39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ro/url?sa=i&amp;source=images&amp;cd=&amp;cad=rja&amp;uact=8&amp;ved=2ahUKEwjhy6P3zY_bAhVB-qQKHVIqA4IQjRx6BAgBEAU&amp;url=https://www.edupics.com/coloring-page-boy-with-a-laptop-i7383.html&amp;psig=AOvVaw0oFeUnPpUmoxVNSCwjsWcU&amp;ust=152674482069408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F4A872F8-93D2-42E4-AAF6-96C61992B22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12</TotalTime>
  <Pages>1</Pages>
  <Words>431</Words>
  <Characters>2459</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Laborator</dc:creator>
  <cp:keywords/>
  <dc:description/>
  <cp:lastModifiedBy>Daria Maria Cioara</cp:lastModifiedBy>
  <cp:revision>9</cp:revision>
  <cp:lastPrinted>2019-05-17T16:15:00Z</cp:lastPrinted>
  <dcterms:created xsi:type="dcterms:W3CDTF">2019-05-17T16:14:00Z</dcterms:created>
  <dcterms:modified xsi:type="dcterms:W3CDTF">2019-05-18T15:19:00Z</dcterms:modified>
</cp:coreProperties>
</file>