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F1530" w14:textId="77777777" w:rsidR="006E1837" w:rsidRPr="006E1837" w:rsidRDefault="006E1837" w:rsidP="006E183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</w:rPr>
      </w:pPr>
      <w:r w:rsidRPr="006E1837">
        <w:rPr>
          <w:rFonts w:ascii="Calibri" w:eastAsia="Calibri" w:hAnsi="Calibri"/>
          <w:b/>
          <w:noProof/>
          <w:sz w:val="22"/>
          <w:szCs w:val="22"/>
          <w:lang w:val="ro-RO" w:eastAsia="ro-RO"/>
        </w:rPr>
        <w:drawing>
          <wp:anchor distT="0" distB="0" distL="114300" distR="114300" simplePos="0" relativeHeight="251702272" behindDoc="0" locked="0" layoutInCell="1" allowOverlap="1" wp14:anchorId="0868F51C" wp14:editId="3D8FF901">
            <wp:simplePos x="0" y="0"/>
            <wp:positionH relativeFrom="column">
              <wp:posOffset>4979035</wp:posOffset>
            </wp:positionH>
            <wp:positionV relativeFrom="paragraph">
              <wp:posOffset>469900</wp:posOffset>
            </wp:positionV>
            <wp:extent cx="955040" cy="929005"/>
            <wp:effectExtent l="0" t="0" r="0" b="4445"/>
            <wp:wrapNone/>
            <wp:docPr id="1" name="Imagine 1" descr="Image result for compute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omput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1837">
        <w:rPr>
          <w:rFonts w:ascii="Calibri" w:eastAsia="Calibri" w:hAnsi="Calibri"/>
          <w:b/>
          <w:noProof/>
          <w:sz w:val="22"/>
          <w:szCs w:val="22"/>
          <w:lang w:val="ro-RO" w:eastAsia="ro-RO"/>
        </w:rPr>
        <w:drawing>
          <wp:anchor distT="0" distB="0" distL="114300" distR="114300" simplePos="0" relativeHeight="251701248" behindDoc="0" locked="0" layoutInCell="1" allowOverlap="1" wp14:anchorId="5750804A" wp14:editId="46568A6C">
            <wp:simplePos x="0" y="0"/>
            <wp:positionH relativeFrom="column">
              <wp:posOffset>-92075</wp:posOffset>
            </wp:positionH>
            <wp:positionV relativeFrom="paragraph">
              <wp:posOffset>-82550</wp:posOffset>
            </wp:positionV>
            <wp:extent cx="760730" cy="876935"/>
            <wp:effectExtent l="0" t="0" r="127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1837">
        <w:rPr>
          <w:rFonts w:ascii="Calibri" w:eastAsia="Calibri" w:hAnsi="Calibri"/>
          <w:b/>
          <w:sz w:val="22"/>
          <w:szCs w:val="22"/>
        </w:rPr>
        <w:t>ŞCOALA GIMNAZIALĂ “MIRCEA CEL BĂTRÂN”</w:t>
      </w:r>
    </w:p>
    <w:p w14:paraId="096C8CE3" w14:textId="77777777" w:rsidR="006E1837" w:rsidRPr="006E1837" w:rsidRDefault="006E1837" w:rsidP="006E183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fr-FR"/>
        </w:rPr>
      </w:pPr>
      <w:r w:rsidRPr="006E1837">
        <w:rPr>
          <w:rFonts w:ascii="Calibri" w:eastAsia="Calibri" w:hAnsi="Calibri"/>
          <w:b/>
          <w:sz w:val="22"/>
          <w:szCs w:val="22"/>
          <w:lang w:val="fr-FR"/>
        </w:rPr>
        <w:t>CONCURS JUDEŢEAN “MICA OLIMPIADĂ DE INFORMATICĂ”</w:t>
      </w:r>
    </w:p>
    <w:p w14:paraId="246587A8" w14:textId="77777777" w:rsidR="006E1837" w:rsidRPr="00247E7D" w:rsidRDefault="006E1837" w:rsidP="006E183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fr-FR"/>
        </w:rPr>
      </w:pPr>
      <w:r w:rsidRPr="00247E7D">
        <w:rPr>
          <w:rFonts w:ascii="Calibri" w:eastAsia="Calibri" w:hAnsi="Calibri"/>
          <w:b/>
          <w:sz w:val="22"/>
          <w:szCs w:val="22"/>
          <w:lang w:val="fr-FR"/>
        </w:rPr>
        <w:t>18 MAI 2019, EDIŢIA a XX-a</w:t>
      </w:r>
    </w:p>
    <w:p w14:paraId="6611EB6E" w14:textId="77777777" w:rsidR="006E1837" w:rsidRPr="00247E7D" w:rsidRDefault="006E1837" w:rsidP="006E183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fr-FR"/>
        </w:rPr>
      </w:pPr>
      <w:r w:rsidRPr="00247E7D">
        <w:rPr>
          <w:rFonts w:ascii="Calibri" w:eastAsia="Calibri" w:hAnsi="Calibri"/>
          <w:b/>
          <w:sz w:val="22"/>
          <w:szCs w:val="22"/>
          <w:lang w:val="fr-FR"/>
        </w:rPr>
        <w:t>PROBA TEORETICĂ</w:t>
      </w:r>
    </w:p>
    <w:p w14:paraId="5881CC07" w14:textId="77777777" w:rsidR="006E1837" w:rsidRPr="00247E7D" w:rsidRDefault="006E1837" w:rsidP="006E183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fr-FR"/>
        </w:rPr>
      </w:pPr>
      <w:r w:rsidRPr="00247E7D">
        <w:rPr>
          <w:rFonts w:ascii="Calibri" w:eastAsia="Calibri" w:hAnsi="Calibri"/>
          <w:b/>
          <w:sz w:val="22"/>
          <w:szCs w:val="22"/>
          <w:lang w:val="fr-FR"/>
        </w:rPr>
        <w:t xml:space="preserve">CLASELE a </w:t>
      </w:r>
      <w:proofErr w:type="spellStart"/>
      <w:r w:rsidRPr="00247E7D">
        <w:rPr>
          <w:rFonts w:ascii="Calibri" w:eastAsia="Calibri" w:hAnsi="Calibri"/>
          <w:b/>
          <w:sz w:val="22"/>
          <w:szCs w:val="22"/>
          <w:lang w:val="fr-FR"/>
        </w:rPr>
        <w:t>III-a</w:t>
      </w:r>
      <w:proofErr w:type="spellEnd"/>
      <w:r w:rsidRPr="00247E7D">
        <w:rPr>
          <w:rFonts w:ascii="Calibri" w:eastAsia="Calibri" w:hAnsi="Calibri"/>
          <w:b/>
          <w:sz w:val="22"/>
          <w:szCs w:val="22"/>
          <w:lang w:val="fr-FR"/>
        </w:rPr>
        <w:t xml:space="preserve"> </w:t>
      </w:r>
      <w:r w:rsidRPr="006E1837">
        <w:rPr>
          <w:rFonts w:ascii="Calibri" w:eastAsia="Calibri" w:hAnsi="Calibri"/>
          <w:b/>
          <w:sz w:val="22"/>
          <w:szCs w:val="22"/>
          <w:lang w:val="ro-RO"/>
        </w:rPr>
        <w:t>şi</w:t>
      </w:r>
      <w:r w:rsidRPr="00247E7D">
        <w:rPr>
          <w:rFonts w:ascii="Calibri" w:eastAsia="Calibri" w:hAnsi="Calibri"/>
          <w:b/>
          <w:sz w:val="22"/>
          <w:szCs w:val="22"/>
          <w:lang w:val="fr-FR"/>
        </w:rPr>
        <w:t xml:space="preserve"> a </w:t>
      </w:r>
      <w:proofErr w:type="spellStart"/>
      <w:r w:rsidRPr="00247E7D">
        <w:rPr>
          <w:rFonts w:ascii="Calibri" w:eastAsia="Calibri" w:hAnsi="Calibri"/>
          <w:b/>
          <w:sz w:val="22"/>
          <w:szCs w:val="22"/>
          <w:lang w:val="fr-FR"/>
        </w:rPr>
        <w:t>IV-a</w:t>
      </w:r>
      <w:proofErr w:type="spellEnd"/>
    </w:p>
    <w:p w14:paraId="067D060F" w14:textId="77777777" w:rsidR="00A36F68" w:rsidRPr="008E4CD2" w:rsidRDefault="00A36F68" w:rsidP="00A36F68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</w:pP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I. 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ab/>
        <w:t>Stabiliţi valoarea de adevăr a fiecăruia dintre următoarele enunţuri: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ab/>
        <w:t>(</w:t>
      </w:r>
      <w:r w:rsidR="00E96B58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20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 p. = </w:t>
      </w:r>
      <w:r w:rsidR="00E96B58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4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 p./fiecare)</w:t>
      </w:r>
    </w:p>
    <w:p w14:paraId="055E14F1" w14:textId="77777777" w:rsidR="00A36F68" w:rsidRPr="008E4CD2" w:rsidRDefault="00A36F68" w:rsidP="00A36F6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ab/>
        <w:t>(pentru fiecare afirmaţie veţi preciza în stânga A sau F)</w:t>
      </w:r>
    </w:p>
    <w:p w14:paraId="05560A77" w14:textId="77777777" w:rsidR="00A36F68" w:rsidRPr="0016459B" w:rsidRDefault="00A36F68" w:rsidP="00A36F68">
      <w:pPr>
        <w:spacing w:line="360" w:lineRule="auto"/>
        <w:jc w:val="both"/>
        <w:rPr>
          <w:rFonts w:asciiTheme="minorHAnsi" w:hAnsiTheme="minorHAnsi" w:cstheme="minorHAnsi"/>
          <w:sz w:val="10"/>
          <w:szCs w:val="10"/>
          <w:lang w:val="ro-RO"/>
        </w:rPr>
      </w:pPr>
    </w:p>
    <w:p w14:paraId="50DC3173" w14:textId="77777777" w:rsidR="00A36F68" w:rsidRPr="008E4CD2" w:rsidRDefault="00D21138" w:rsidP="00A36F68">
      <w:pPr>
        <w:numPr>
          <w:ilvl w:val="0"/>
          <w:numId w:val="27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92E86" wp14:editId="584A83A0">
                <wp:simplePos x="0" y="0"/>
                <wp:positionH relativeFrom="column">
                  <wp:posOffset>-3810</wp:posOffset>
                </wp:positionH>
                <wp:positionV relativeFrom="paragraph">
                  <wp:posOffset>-1905</wp:posOffset>
                </wp:positionV>
                <wp:extent cx="179705" cy="179705"/>
                <wp:effectExtent l="5715" t="7620" r="5080" b="12700"/>
                <wp:wrapNone/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E6326" id="Rectangle 12" o:spid="_x0000_s1026" style="position:absolute;margin-left:-.3pt;margin-top:-.1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PbCHgIAAD0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"/>
            </w:pict>
          </mc:Fallback>
        </mc:AlternateContent>
      </w:r>
      <w:r w:rsidR="00A36F68" w:rsidRPr="008E4CD2">
        <w:rPr>
          <w:rFonts w:asciiTheme="minorHAnsi" w:hAnsiTheme="minorHAnsi" w:cstheme="minorHAnsi"/>
          <w:sz w:val="22"/>
          <w:szCs w:val="22"/>
          <w:lang w:val="ro-RO"/>
        </w:rPr>
        <w:t>Mouse-ul este un dispozitiv periferic de intrare.</w:t>
      </w:r>
    </w:p>
    <w:p w14:paraId="2A61E7CA" w14:textId="77777777" w:rsidR="00560499" w:rsidRPr="008E4CD2" w:rsidRDefault="00D21138" w:rsidP="00A36F68">
      <w:pPr>
        <w:numPr>
          <w:ilvl w:val="0"/>
          <w:numId w:val="27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A86CC4" wp14:editId="01615FC4">
                <wp:simplePos x="0" y="0"/>
                <wp:positionH relativeFrom="column">
                  <wp:posOffset>-3810</wp:posOffset>
                </wp:positionH>
                <wp:positionV relativeFrom="paragraph">
                  <wp:posOffset>769620</wp:posOffset>
                </wp:positionV>
                <wp:extent cx="179705" cy="179705"/>
                <wp:effectExtent l="5715" t="7620" r="5080" b="12700"/>
                <wp:wrapNone/>
                <wp:docPr id="30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80901" id="Rectangle 22" o:spid="_x0000_s1026" style="position:absolute;margin-left:-.3pt;margin-top:60.6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"/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A39D66" wp14:editId="12DA1891">
                <wp:simplePos x="0" y="0"/>
                <wp:positionH relativeFrom="column">
                  <wp:posOffset>-3810</wp:posOffset>
                </wp:positionH>
                <wp:positionV relativeFrom="paragraph">
                  <wp:posOffset>513080</wp:posOffset>
                </wp:positionV>
                <wp:extent cx="179705" cy="179705"/>
                <wp:effectExtent l="5715" t="8255" r="5080" b="12065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70F37" id="Rectangle 21" o:spid="_x0000_s1026" style="position:absolute;margin-left:-.3pt;margin-top:40.4pt;width:14.1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"/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ED2EBB" wp14:editId="4D269908">
                <wp:simplePos x="0" y="0"/>
                <wp:positionH relativeFrom="column">
                  <wp:posOffset>-3810</wp:posOffset>
                </wp:positionH>
                <wp:positionV relativeFrom="paragraph">
                  <wp:posOffset>255905</wp:posOffset>
                </wp:positionV>
                <wp:extent cx="179705" cy="179705"/>
                <wp:effectExtent l="5715" t="8255" r="5080" b="12065"/>
                <wp:wrapNone/>
                <wp:docPr id="2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9A055" id="Rectangle 20" o:spid="_x0000_s1026" style="position:absolute;margin-left:-.3pt;margin-top:20.15pt;width:14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+LuHQIAAD0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"/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C9A903" wp14:editId="3F65C184">
                <wp:simplePos x="0" y="0"/>
                <wp:positionH relativeFrom="column">
                  <wp:posOffset>-3810</wp:posOffset>
                </wp:positionH>
                <wp:positionV relativeFrom="paragraph">
                  <wp:posOffset>-635</wp:posOffset>
                </wp:positionV>
                <wp:extent cx="179705" cy="179705"/>
                <wp:effectExtent l="5715" t="8890" r="5080" b="11430"/>
                <wp:wrapNone/>
                <wp:docPr id="2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2AE95" id="Rectangle 19" o:spid="_x0000_s1026" style="position:absolute;margin-left:-.3pt;margin-top:-.05pt;width:14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"/>
            </w:pict>
          </mc:Fallback>
        </mc:AlternateContent>
      </w:r>
      <w:r w:rsidR="00560499" w:rsidRPr="008E4CD2">
        <w:rPr>
          <w:rFonts w:asciiTheme="minorHAnsi" w:hAnsiTheme="minorHAnsi" w:cstheme="minorHAnsi"/>
          <w:sz w:val="22"/>
          <w:szCs w:val="22"/>
          <w:lang w:val="ro-RO"/>
        </w:rPr>
        <w:t>Unitatea de disc flexibil este un periferic de intrare-ieşire.</w:t>
      </w:r>
    </w:p>
    <w:p w14:paraId="0905F027" w14:textId="77777777" w:rsidR="00560499" w:rsidRPr="008E4CD2" w:rsidRDefault="00560499" w:rsidP="00A36F68">
      <w:pPr>
        <w:numPr>
          <w:ilvl w:val="0"/>
          <w:numId w:val="27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Monitorul este un dispozitiv periferic de intrare.</w:t>
      </w:r>
    </w:p>
    <w:p w14:paraId="43DAAB62" w14:textId="77777777" w:rsidR="00560499" w:rsidRPr="008E4CD2" w:rsidRDefault="00560499" w:rsidP="00A36F68">
      <w:pPr>
        <w:numPr>
          <w:ilvl w:val="0"/>
          <w:numId w:val="27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Cea mai mică unitate de măsură a capacităţii memoriei este octetul.</w:t>
      </w:r>
    </w:p>
    <w:p w14:paraId="36EDB6AE" w14:textId="77777777" w:rsidR="00560499" w:rsidRPr="008E4CD2" w:rsidRDefault="00560499" w:rsidP="00A36F68">
      <w:pPr>
        <w:numPr>
          <w:ilvl w:val="0"/>
          <w:numId w:val="27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Memoria ROM are proprietatea de a fi volatilă.</w:t>
      </w:r>
    </w:p>
    <w:p w14:paraId="5885F026" w14:textId="77777777" w:rsidR="00C2452D" w:rsidRPr="008E4CD2" w:rsidRDefault="00C2452D" w:rsidP="00A36F6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255AD1D3" w14:textId="77777777" w:rsidR="004351CD" w:rsidRPr="008E4CD2" w:rsidRDefault="004351CD" w:rsidP="004351CD">
      <w:pPr>
        <w:tabs>
          <w:tab w:val="left" w:pos="284"/>
          <w:tab w:val="right" w:pos="9639"/>
        </w:tabs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</w:pP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II. 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ab/>
        <w:t xml:space="preserve">Alegeţi pentru fiecare item litera corespunzătoare răspunsului corect. 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ab/>
        <w:t>(</w:t>
      </w:r>
      <w:r w:rsidR="00D53C89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30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 p. = </w:t>
      </w:r>
      <w:r w:rsidR="00D53C89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3</w:t>
      </w:r>
      <w:r w:rsidRPr="008E4CD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 p./fiecare)</w:t>
      </w:r>
    </w:p>
    <w:p w14:paraId="28305456" w14:textId="77777777" w:rsidR="00560499" w:rsidRPr="001F661F" w:rsidRDefault="004351CD" w:rsidP="001F661F">
      <w:pPr>
        <w:tabs>
          <w:tab w:val="left" w:pos="567"/>
        </w:tabs>
        <w:spacing w:before="160"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1F661F">
        <w:rPr>
          <w:rFonts w:asciiTheme="minorHAnsi" w:hAnsiTheme="minorHAnsi" w:cstheme="minorHAnsi"/>
          <w:b/>
          <w:sz w:val="22"/>
          <w:szCs w:val="22"/>
          <w:lang w:val="ro-RO"/>
        </w:rPr>
        <w:t>1.</w:t>
      </w:r>
      <w:r w:rsidRPr="001F661F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1F661F">
        <w:rPr>
          <w:rFonts w:asciiTheme="minorHAnsi" w:hAnsiTheme="minorHAnsi" w:cstheme="minorHAnsi"/>
          <w:sz w:val="22"/>
          <w:szCs w:val="22"/>
          <w:lang w:val="ro-RO"/>
        </w:rPr>
        <w:t>Procesorul îndeplineşte funcţiile :</w:t>
      </w:r>
    </w:p>
    <w:p w14:paraId="6120220F" w14:textId="77777777" w:rsidR="00560499" w:rsidRPr="008E4CD2" w:rsidRDefault="00915283" w:rsidP="00915283">
      <w:p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  <w:t>a.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sz w:val="22"/>
          <w:szCs w:val="22"/>
          <w:lang w:val="ro-RO"/>
        </w:rPr>
        <w:t>de memorare şi control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b.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sz w:val="22"/>
          <w:szCs w:val="22"/>
          <w:lang w:val="ro-RO"/>
        </w:rPr>
        <w:t>de prelucrare şi de comandă şi control</w:t>
      </w:r>
    </w:p>
    <w:p w14:paraId="28C789D8" w14:textId="77777777" w:rsidR="00560499" w:rsidRPr="008E4CD2" w:rsidRDefault="00915283" w:rsidP="00915283">
      <w:p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  <w:t>c.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sz w:val="22"/>
          <w:szCs w:val="22"/>
          <w:lang w:val="ro-RO"/>
        </w:rPr>
        <w:t>de intrare-ieşire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d.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1036BE">
        <w:rPr>
          <w:rFonts w:asciiTheme="minorHAnsi" w:hAnsiTheme="minorHAnsi" w:cstheme="minorHAnsi"/>
          <w:sz w:val="22"/>
          <w:szCs w:val="22"/>
          <w:lang w:val="ro-RO"/>
        </w:rPr>
        <w:t>nu îndeplineşte nici</w:t>
      </w:r>
      <w:r w:rsidR="00560499" w:rsidRPr="008E4CD2">
        <w:rPr>
          <w:rFonts w:asciiTheme="minorHAnsi" w:hAnsiTheme="minorHAnsi" w:cstheme="minorHAnsi"/>
          <w:sz w:val="22"/>
          <w:szCs w:val="22"/>
          <w:lang w:val="ro-RO"/>
        </w:rPr>
        <w:t>o funcţie</w:t>
      </w:r>
    </w:p>
    <w:p w14:paraId="09FFE8A2" w14:textId="77777777" w:rsidR="00560499" w:rsidRPr="001F661F" w:rsidRDefault="001F661F" w:rsidP="001F661F">
      <w:pPr>
        <w:tabs>
          <w:tab w:val="left" w:pos="567"/>
        </w:tabs>
        <w:spacing w:before="160"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1F661F">
        <w:rPr>
          <w:rFonts w:asciiTheme="minorHAnsi" w:hAnsiTheme="minorHAnsi" w:cstheme="minorHAnsi"/>
          <w:b/>
          <w:sz w:val="22"/>
          <w:szCs w:val="22"/>
          <w:lang w:val="ro-RO"/>
        </w:rPr>
        <w:t>2.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1F661F">
        <w:rPr>
          <w:rFonts w:asciiTheme="minorHAnsi" w:hAnsiTheme="minorHAnsi" w:cstheme="minorHAnsi"/>
          <w:sz w:val="22"/>
          <w:szCs w:val="22"/>
          <w:lang w:val="ro-RO"/>
        </w:rPr>
        <w:t>2 Gb =</w:t>
      </w:r>
    </w:p>
    <w:p w14:paraId="398C3511" w14:textId="77777777" w:rsidR="00560499" w:rsidRPr="00915283" w:rsidRDefault="001036BE" w:rsidP="00915283">
      <w:pPr>
        <w:pStyle w:val="ListParagraph"/>
        <w:numPr>
          <w:ilvl w:val="0"/>
          <w:numId w:val="28"/>
        </w:num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1024 MB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b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2024 KB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  <w:t>c.</w:t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2048 MB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d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>.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="007D09C1">
        <w:rPr>
          <w:rFonts w:asciiTheme="minorHAnsi" w:hAnsiTheme="minorHAnsi" w:cstheme="minorHAnsi"/>
          <w:sz w:val="22"/>
          <w:szCs w:val="22"/>
          <w:lang w:val="ro-RO"/>
        </w:rPr>
        <w:t>2000</w:t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 xml:space="preserve"> Mocteţi</w:t>
      </w:r>
    </w:p>
    <w:p w14:paraId="52DC9914" w14:textId="77777777" w:rsidR="00560499" w:rsidRPr="001F661F" w:rsidRDefault="001F661F" w:rsidP="001F661F">
      <w:pPr>
        <w:tabs>
          <w:tab w:val="left" w:pos="567"/>
        </w:tabs>
        <w:spacing w:before="160"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1F661F">
        <w:rPr>
          <w:rFonts w:asciiTheme="minorHAnsi" w:hAnsiTheme="minorHAnsi" w:cstheme="minorHAnsi"/>
          <w:b/>
          <w:sz w:val="22"/>
          <w:szCs w:val="22"/>
          <w:lang w:val="ro-RO"/>
        </w:rPr>
        <w:t>3.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1F661F">
        <w:rPr>
          <w:rFonts w:asciiTheme="minorHAnsi" w:hAnsiTheme="minorHAnsi" w:cstheme="minorHAnsi"/>
          <w:sz w:val="22"/>
          <w:szCs w:val="22"/>
          <w:lang w:val="ro-RO"/>
        </w:rPr>
        <w:t>Scannerul este un dispozitiv de :</w:t>
      </w:r>
    </w:p>
    <w:p w14:paraId="73E96E2D" w14:textId="77777777" w:rsidR="00560499" w:rsidRPr="00915283" w:rsidRDefault="00560499" w:rsidP="00915283">
      <w:pPr>
        <w:pStyle w:val="ListParagraph"/>
        <w:numPr>
          <w:ilvl w:val="0"/>
          <w:numId w:val="29"/>
        </w:num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915283">
        <w:rPr>
          <w:rFonts w:asciiTheme="minorHAnsi" w:hAnsiTheme="minorHAnsi" w:cstheme="minorHAnsi"/>
          <w:sz w:val="22"/>
          <w:szCs w:val="22"/>
          <w:lang w:val="ro-RO"/>
        </w:rPr>
        <w:t>Intrare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ab/>
        <w:t>b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>intrare-ieşire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ab/>
        <w:t>c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>ieşire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ab/>
        <w:t>d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>memorare şi intrare</w:t>
      </w:r>
    </w:p>
    <w:p w14:paraId="5D34B35A" w14:textId="77777777" w:rsidR="00560499" w:rsidRPr="001F661F" w:rsidRDefault="001F661F" w:rsidP="001F661F">
      <w:pPr>
        <w:tabs>
          <w:tab w:val="left" w:pos="567"/>
        </w:tabs>
        <w:spacing w:before="160" w:line="288" w:lineRule="auto"/>
        <w:rPr>
          <w:rFonts w:asciiTheme="minorHAnsi" w:hAnsiTheme="minorHAnsi" w:cstheme="minorHAnsi"/>
          <w:iCs/>
          <w:sz w:val="22"/>
          <w:szCs w:val="22"/>
          <w:lang w:val="ro-RO"/>
        </w:rPr>
      </w:pPr>
      <w:r w:rsidRPr="001F661F">
        <w:rPr>
          <w:rFonts w:asciiTheme="minorHAnsi" w:hAnsiTheme="minorHAnsi" w:cstheme="minorHAnsi"/>
          <w:b/>
          <w:iCs/>
          <w:sz w:val="22"/>
          <w:szCs w:val="22"/>
          <w:lang w:val="ro-RO"/>
        </w:rPr>
        <w:t>4.</w:t>
      </w:r>
      <w:r>
        <w:rPr>
          <w:rFonts w:asciiTheme="minorHAnsi" w:hAnsiTheme="minorHAnsi" w:cstheme="minorHAnsi"/>
          <w:iCs/>
          <w:sz w:val="22"/>
          <w:szCs w:val="22"/>
          <w:lang w:val="ro-RO"/>
        </w:rPr>
        <w:tab/>
      </w:r>
      <w:r w:rsidR="00560499" w:rsidRPr="001F661F">
        <w:rPr>
          <w:rFonts w:asciiTheme="minorHAnsi" w:hAnsiTheme="minorHAnsi" w:cstheme="minorHAnsi"/>
          <w:iCs/>
          <w:sz w:val="22"/>
          <w:szCs w:val="22"/>
          <w:lang w:val="ro-RO"/>
        </w:rPr>
        <w:t xml:space="preserve">Care dintre următoarele reprezintă un dispozitiv de stocare a datelor pe termen lung?  </w:t>
      </w:r>
    </w:p>
    <w:p w14:paraId="49D1590A" w14:textId="77777777" w:rsidR="00560499" w:rsidRPr="00915283" w:rsidRDefault="00915283" w:rsidP="00915283">
      <w:p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a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915283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Memoria RAM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b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Memoria ROM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c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Hard disk-ul</w:t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ab/>
        <w:t>d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915283">
        <w:rPr>
          <w:rFonts w:asciiTheme="minorHAnsi" w:hAnsiTheme="minorHAnsi" w:cstheme="minorHAnsi"/>
          <w:sz w:val="22"/>
          <w:szCs w:val="22"/>
          <w:lang w:val="ro-RO"/>
        </w:rPr>
        <w:t>Imprimanta</w:t>
      </w:r>
    </w:p>
    <w:p w14:paraId="7F51AA33" w14:textId="77777777" w:rsidR="00560499" w:rsidRPr="001F661F" w:rsidRDefault="001F661F" w:rsidP="001F661F">
      <w:pPr>
        <w:tabs>
          <w:tab w:val="left" w:pos="567"/>
        </w:tabs>
        <w:spacing w:before="160"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1F661F">
        <w:rPr>
          <w:rFonts w:asciiTheme="minorHAnsi" w:hAnsiTheme="minorHAnsi" w:cstheme="minorHAnsi"/>
          <w:b/>
          <w:sz w:val="22"/>
          <w:szCs w:val="22"/>
          <w:lang w:val="ro-RO"/>
        </w:rPr>
        <w:t>5.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560499" w:rsidRPr="001F661F">
        <w:rPr>
          <w:rFonts w:asciiTheme="minorHAnsi" w:hAnsiTheme="minorHAnsi" w:cstheme="minorHAnsi"/>
          <w:sz w:val="22"/>
          <w:szCs w:val="22"/>
          <w:lang w:val="ro-RO"/>
        </w:rPr>
        <w:t>Rezoluţia unu</w:t>
      </w:r>
      <w:r w:rsidR="001036BE">
        <w:rPr>
          <w:rFonts w:asciiTheme="minorHAnsi" w:hAnsiTheme="minorHAnsi" w:cstheme="minorHAnsi"/>
          <w:sz w:val="22"/>
          <w:szCs w:val="22"/>
          <w:lang w:val="ro-RO"/>
        </w:rPr>
        <w:t>i monitor CRT este măsurată în:</w:t>
      </w:r>
    </w:p>
    <w:p w14:paraId="7AFB50FF" w14:textId="77777777" w:rsidR="00560499" w:rsidRPr="008E4CD2" w:rsidRDefault="00915283" w:rsidP="00915283">
      <w:pPr>
        <w:pStyle w:val="distractor"/>
        <w:numPr>
          <w:ilvl w:val="0"/>
          <w:numId w:val="0"/>
        </w:num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jc w:val="left"/>
        <w:rPr>
          <w:rFonts w:asciiTheme="minorHAnsi" w:hAnsiTheme="minorHAnsi" w:cstheme="minorHAnsi"/>
          <w:b w:val="0"/>
          <w:szCs w:val="22"/>
          <w:lang w:val="ro-RO"/>
        </w:rPr>
      </w:pP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a</w:t>
      </w:r>
      <w:r>
        <w:rPr>
          <w:rFonts w:asciiTheme="minorHAnsi" w:hAnsiTheme="minorHAnsi" w:cstheme="minorHAnsi"/>
          <w:b w:val="0"/>
          <w:szCs w:val="22"/>
          <w:lang w:val="ro-RO"/>
        </w:rPr>
        <w:t>.</w:t>
      </w:r>
      <w:r>
        <w:rPr>
          <w:rFonts w:asciiTheme="minorHAnsi" w:hAnsiTheme="minorHAnsi" w:cstheme="minorHAnsi"/>
          <w:b w:val="0"/>
          <w:szCs w:val="22"/>
          <w:lang w:val="ro-RO"/>
        </w:rPr>
        <w:tab/>
        <w:t>Centimetri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b</w:t>
      </w:r>
      <w:r>
        <w:rPr>
          <w:rFonts w:asciiTheme="minorHAnsi" w:hAnsiTheme="minorHAnsi" w:cstheme="minorHAnsi"/>
          <w:b w:val="0"/>
          <w:szCs w:val="22"/>
          <w:lang w:val="ro-RO"/>
        </w:rPr>
        <w:t>.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Pixeli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c</w:t>
      </w:r>
      <w:r>
        <w:rPr>
          <w:rFonts w:asciiTheme="minorHAnsi" w:hAnsiTheme="minorHAnsi" w:cstheme="minorHAnsi"/>
          <w:b w:val="0"/>
          <w:szCs w:val="22"/>
          <w:lang w:val="ro-RO"/>
        </w:rPr>
        <w:t>.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Inches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d</w:t>
      </w:r>
      <w:r>
        <w:rPr>
          <w:rFonts w:asciiTheme="minorHAnsi" w:hAnsiTheme="minorHAnsi" w:cstheme="minorHAnsi"/>
          <w:b w:val="0"/>
          <w:szCs w:val="22"/>
          <w:lang w:val="ro-RO"/>
        </w:rPr>
        <w:t>.</w:t>
      </w:r>
      <w:r>
        <w:rPr>
          <w:rFonts w:asciiTheme="minorHAnsi" w:hAnsiTheme="minorHAnsi" w:cstheme="minorHAnsi"/>
          <w:b w:val="0"/>
          <w:szCs w:val="22"/>
          <w:lang w:val="ro-RO"/>
        </w:rPr>
        <w:tab/>
      </w:r>
      <w:r w:rsidR="00560499" w:rsidRPr="008E4CD2">
        <w:rPr>
          <w:rFonts w:asciiTheme="minorHAnsi" w:hAnsiTheme="minorHAnsi" w:cstheme="minorHAnsi"/>
          <w:b w:val="0"/>
          <w:szCs w:val="22"/>
          <w:lang w:val="ro-RO"/>
        </w:rPr>
        <w:t>Gigabiţi</w:t>
      </w:r>
    </w:p>
    <w:p w14:paraId="165F4B30" w14:textId="77777777" w:rsidR="00C2452D" w:rsidRPr="001F661F" w:rsidRDefault="00D53C89" w:rsidP="001F661F">
      <w:pPr>
        <w:pStyle w:val="NormalWeb"/>
        <w:tabs>
          <w:tab w:val="left" w:pos="567"/>
        </w:tabs>
        <w:spacing w:before="160" w:beforeAutospacing="0" w:after="0" w:afterAutospacing="0" w:line="288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6</w:t>
      </w:r>
      <w:r w:rsidR="001F661F" w:rsidRPr="001F661F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1F661F">
        <w:rPr>
          <w:rFonts w:asciiTheme="minorHAnsi" w:hAnsiTheme="minorHAnsi" w:cstheme="minorHAnsi"/>
          <w:sz w:val="22"/>
          <w:szCs w:val="22"/>
          <w:lang w:val="ro-RO"/>
        </w:rPr>
        <w:t>Care dintre următoarele operaţii nu reprezintă o funcţie a sistemului de operare:</w:t>
      </w:r>
    </w:p>
    <w:p w14:paraId="60D4305A" w14:textId="77777777" w:rsidR="00C2452D" w:rsidRPr="008E4CD2" w:rsidRDefault="00C2452D" w:rsidP="00915283">
      <w:pPr>
        <w:pStyle w:val="NormalWeb"/>
        <w:numPr>
          <w:ilvl w:val="0"/>
          <w:numId w:val="16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before="0" w:beforeAutospacing="0" w:after="0" w:afterAutospacing="0" w:line="288" w:lineRule="auto"/>
        <w:ind w:left="567" w:hanging="283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gestionarea textelor şi imaginilor</w:t>
      </w:r>
    </w:p>
    <w:p w14:paraId="474FC436" w14:textId="77777777" w:rsidR="00C2452D" w:rsidRPr="008E4CD2" w:rsidRDefault="00C2452D" w:rsidP="00915283">
      <w:pPr>
        <w:pStyle w:val="NormalWeb"/>
        <w:numPr>
          <w:ilvl w:val="0"/>
          <w:numId w:val="16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before="0" w:beforeAutospacing="0" w:after="0" w:afterAutospacing="0" w:line="288" w:lineRule="auto"/>
        <w:ind w:left="567" w:hanging="283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gestionarea resurselor hardware şi software ale calculatorului</w:t>
      </w:r>
    </w:p>
    <w:p w14:paraId="5A272B73" w14:textId="77777777" w:rsidR="00C2452D" w:rsidRPr="008E4CD2" w:rsidRDefault="00C2452D" w:rsidP="00915283">
      <w:pPr>
        <w:pStyle w:val="NormalWeb"/>
        <w:numPr>
          <w:ilvl w:val="0"/>
          <w:numId w:val="16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before="0" w:beforeAutospacing="0" w:after="0" w:afterAutospacing="0" w:line="288" w:lineRule="auto"/>
        <w:ind w:left="567" w:hanging="283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asigurarea interfeţei între utilizator şi calculator</w:t>
      </w:r>
    </w:p>
    <w:p w14:paraId="2BBAC0D5" w14:textId="77777777" w:rsidR="00C2452D" w:rsidRPr="001F661F" w:rsidRDefault="00D53C89" w:rsidP="001F661F">
      <w:pPr>
        <w:tabs>
          <w:tab w:val="left" w:pos="567"/>
        </w:tabs>
        <w:spacing w:before="16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7</w:t>
      </w:r>
      <w:r w:rsidR="001F661F" w:rsidRPr="001F661F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1F661F">
        <w:rPr>
          <w:rFonts w:asciiTheme="minorHAnsi" w:hAnsiTheme="minorHAnsi" w:cstheme="minorHAnsi"/>
          <w:sz w:val="22"/>
          <w:szCs w:val="22"/>
          <w:lang w:val="ro-RO"/>
        </w:rPr>
        <w:t>Crearea rapidă a unei arhive(zip) se poate realiza:</w:t>
      </w:r>
    </w:p>
    <w:p w14:paraId="36846DFE" w14:textId="77777777" w:rsidR="00C2452D" w:rsidRPr="008E4CD2" w:rsidRDefault="00C2452D" w:rsidP="00915283">
      <w:pPr>
        <w:numPr>
          <w:ilvl w:val="0"/>
          <w:numId w:val="30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Se execută clic-dreapta pe acel document, se alege opţiunea Send To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E-mail;</w:t>
      </w:r>
    </w:p>
    <w:p w14:paraId="117C6F1C" w14:textId="77777777" w:rsidR="00C2452D" w:rsidRPr="008E4CD2" w:rsidRDefault="00C2452D" w:rsidP="00915283">
      <w:pPr>
        <w:numPr>
          <w:ilvl w:val="0"/>
          <w:numId w:val="30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Se execută clic-dreapta pe acel document, se alege opţiunea Send To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Compressed(zipped);</w:t>
      </w:r>
    </w:p>
    <w:p w14:paraId="6DBF43BC" w14:textId="77777777" w:rsidR="00C2452D" w:rsidRPr="008E4CD2" w:rsidRDefault="00C2452D" w:rsidP="00915283">
      <w:pPr>
        <w:numPr>
          <w:ilvl w:val="0"/>
          <w:numId w:val="30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Se execută clic-dreapta pe acel document, se alege opţiunea Send To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Desktop;</w:t>
      </w:r>
    </w:p>
    <w:p w14:paraId="5D9676D6" w14:textId="77777777" w:rsidR="00C2452D" w:rsidRDefault="00C2452D" w:rsidP="00915283">
      <w:pPr>
        <w:numPr>
          <w:ilvl w:val="0"/>
          <w:numId w:val="30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Se execută clic-dreapta pe acel document, se alege opţiunea Send To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My Computer.</w:t>
      </w:r>
    </w:p>
    <w:p w14:paraId="7059CD2D" w14:textId="77777777" w:rsidR="00C2452D" w:rsidRPr="001F661F" w:rsidRDefault="00D53C89" w:rsidP="001F661F">
      <w:pPr>
        <w:tabs>
          <w:tab w:val="left" w:pos="567"/>
        </w:tabs>
        <w:spacing w:before="16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8</w:t>
      </w:r>
      <w:r w:rsidR="001F661F" w:rsidRPr="001F661F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1F661F">
        <w:rPr>
          <w:rFonts w:asciiTheme="minorHAnsi" w:hAnsiTheme="minorHAnsi" w:cstheme="minorHAnsi"/>
          <w:sz w:val="22"/>
          <w:szCs w:val="22"/>
          <w:lang w:val="ro-RO"/>
        </w:rPr>
        <w:t>Care dintre următoarele extensii nu reprezintă extensia unei imagini:</w:t>
      </w:r>
    </w:p>
    <w:p w14:paraId="40212498" w14:textId="77777777" w:rsidR="00C2452D" w:rsidRPr="008E4CD2" w:rsidRDefault="00915283" w:rsidP="00915283">
      <w:pPr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a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.jpg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b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.gif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c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.bmp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d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8E4CD2">
        <w:rPr>
          <w:rFonts w:asciiTheme="minorHAnsi" w:hAnsiTheme="minorHAnsi" w:cstheme="minorHAnsi"/>
          <w:sz w:val="22"/>
          <w:szCs w:val="22"/>
          <w:lang w:val="ro-RO"/>
        </w:rPr>
        <w:t>.pdf</w:t>
      </w:r>
    </w:p>
    <w:p w14:paraId="5285AEC3" w14:textId="77777777" w:rsidR="00C2452D" w:rsidRPr="001F661F" w:rsidRDefault="00D53C89" w:rsidP="001F661F">
      <w:pPr>
        <w:tabs>
          <w:tab w:val="left" w:pos="567"/>
        </w:tabs>
        <w:spacing w:before="16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9</w:t>
      </w:r>
      <w:r w:rsidR="001F661F" w:rsidRPr="001F661F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C2452D" w:rsidRPr="001F661F">
        <w:rPr>
          <w:rFonts w:asciiTheme="minorHAnsi" w:hAnsiTheme="minorHAnsi" w:cstheme="minorHAnsi"/>
          <w:sz w:val="22"/>
          <w:szCs w:val="22"/>
          <w:lang w:val="ro-RO"/>
        </w:rPr>
        <w:t xml:space="preserve">Ştergerea definitivă a unui </w:t>
      </w:r>
      <w:r w:rsidR="00C2452D" w:rsidRPr="001F661F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Folder</w:t>
      </w:r>
      <w:r w:rsidR="00C2452D" w:rsidRPr="001F661F">
        <w:rPr>
          <w:rFonts w:asciiTheme="minorHAnsi" w:hAnsiTheme="minorHAnsi" w:cstheme="minorHAnsi"/>
          <w:sz w:val="22"/>
          <w:szCs w:val="22"/>
          <w:lang w:val="ro-RO"/>
        </w:rPr>
        <w:t xml:space="preserve"> din memoria calculatorului se face astfel:</w:t>
      </w:r>
    </w:p>
    <w:p w14:paraId="6D8E5CFB" w14:textId="77777777" w:rsidR="00C2452D" w:rsidRPr="008E4CD2" w:rsidRDefault="00C2452D" w:rsidP="00915283">
      <w:pPr>
        <w:numPr>
          <w:ilvl w:val="0"/>
          <w:numId w:val="31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Clic-dreapta pe folder şi alegem opţiunea Delete;</w:t>
      </w:r>
    </w:p>
    <w:p w14:paraId="099209D7" w14:textId="77777777" w:rsidR="00C2452D" w:rsidRPr="008E4CD2" w:rsidRDefault="00C2452D" w:rsidP="00915283">
      <w:pPr>
        <w:numPr>
          <w:ilvl w:val="0"/>
          <w:numId w:val="31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>Selectăm folderul şi apăsăm combinaţia de taste Shift + Delete;</w:t>
      </w:r>
    </w:p>
    <w:p w14:paraId="42902BF0" w14:textId="77777777" w:rsidR="00C2452D" w:rsidRPr="008E4CD2" w:rsidRDefault="00C2452D" w:rsidP="00915283">
      <w:pPr>
        <w:numPr>
          <w:ilvl w:val="0"/>
          <w:numId w:val="31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Clic-dreapta pe folder şi alegem opţiunea Send To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Recycle Bin;</w:t>
      </w:r>
    </w:p>
    <w:p w14:paraId="2FF25DD2" w14:textId="77777777" w:rsidR="00C2452D" w:rsidRPr="008E4CD2" w:rsidRDefault="00C2452D" w:rsidP="00915283">
      <w:pPr>
        <w:numPr>
          <w:ilvl w:val="0"/>
          <w:numId w:val="31"/>
        </w:numPr>
        <w:tabs>
          <w:tab w:val="clear" w:pos="1440"/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Clic-dreapta pe folder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Copy, apoi clic-dreapta pe Recycle Bin </w:t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sym w:font="Symbol" w:char="F0AE"/>
      </w:r>
      <w:r w:rsidRPr="008E4CD2">
        <w:rPr>
          <w:rFonts w:asciiTheme="minorHAnsi" w:hAnsiTheme="minorHAnsi" w:cstheme="minorHAnsi"/>
          <w:sz w:val="22"/>
          <w:szCs w:val="22"/>
          <w:lang w:val="ro-RO"/>
        </w:rPr>
        <w:t xml:space="preserve"> Paste.</w:t>
      </w:r>
    </w:p>
    <w:p w14:paraId="00060DA5" w14:textId="77777777" w:rsidR="008025F5" w:rsidRPr="002B7DF2" w:rsidRDefault="008025F5" w:rsidP="004351CD">
      <w:pPr>
        <w:spacing w:line="288" w:lineRule="auto"/>
        <w:jc w:val="both"/>
        <w:rPr>
          <w:rFonts w:asciiTheme="minorHAnsi" w:hAnsiTheme="minorHAnsi" w:cstheme="minorHAnsi"/>
          <w:sz w:val="10"/>
          <w:szCs w:val="10"/>
          <w:lang w:val="ro-RO"/>
        </w:rPr>
      </w:pPr>
    </w:p>
    <w:p w14:paraId="034629F1" w14:textId="77777777" w:rsidR="00A36F68" w:rsidRPr="001F661F" w:rsidRDefault="00D21138" w:rsidP="001F661F">
      <w:pPr>
        <w:pStyle w:val="NormalWeb"/>
        <w:tabs>
          <w:tab w:val="left" w:pos="567"/>
        </w:tabs>
        <w:spacing w:before="160" w:beforeAutospacing="0" w:after="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  <w:r w:rsidR="00D53C89">
        <w:rPr>
          <w:rFonts w:asciiTheme="minorHAnsi" w:hAnsiTheme="minorHAnsi" w:cstheme="minorHAnsi"/>
          <w:b/>
          <w:sz w:val="22"/>
          <w:szCs w:val="22"/>
          <w:lang w:val="ro-RO"/>
        </w:rPr>
        <w:t>0</w:t>
      </w:r>
      <w:r w:rsidR="001F661F" w:rsidRPr="001F661F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1F661F">
        <w:rPr>
          <w:rFonts w:asciiTheme="minorHAnsi" w:hAnsiTheme="minorHAnsi" w:cstheme="minorHAnsi"/>
          <w:sz w:val="22"/>
          <w:szCs w:val="22"/>
          <w:lang w:val="ro-RO"/>
        </w:rPr>
        <w:tab/>
      </w:r>
      <w:r w:rsidR="00A36F68" w:rsidRPr="001F661F">
        <w:rPr>
          <w:rFonts w:asciiTheme="minorHAnsi" w:hAnsiTheme="minorHAnsi" w:cstheme="minorHAnsi"/>
          <w:sz w:val="22"/>
          <w:szCs w:val="22"/>
          <w:lang w:val="ro-RO"/>
        </w:rPr>
        <w:t>Alegeti variantele de r</w:t>
      </w:r>
      <w:r w:rsidR="00AC79C4">
        <w:rPr>
          <w:rFonts w:asciiTheme="minorHAnsi" w:hAnsiTheme="minorHAnsi" w:cstheme="minorHAnsi"/>
          <w:sz w:val="22"/>
          <w:szCs w:val="22"/>
          <w:lang w:val="ro-RO"/>
        </w:rPr>
        <w:t>ă</w:t>
      </w:r>
      <w:r w:rsidR="00A36F68" w:rsidRPr="001F661F">
        <w:rPr>
          <w:rFonts w:asciiTheme="minorHAnsi" w:hAnsiTheme="minorHAnsi" w:cstheme="minorHAnsi"/>
          <w:sz w:val="22"/>
          <w:szCs w:val="22"/>
          <w:lang w:val="ro-RO"/>
        </w:rPr>
        <w:t xml:space="preserve">spuns care enumera </w:t>
      </w:r>
      <w:r w:rsidR="00A36F68" w:rsidRPr="001F661F">
        <w:rPr>
          <w:rStyle w:val="Strong"/>
          <w:rFonts w:asciiTheme="minorHAnsi" w:hAnsiTheme="minorHAnsi" w:cstheme="minorHAnsi"/>
          <w:sz w:val="22"/>
          <w:szCs w:val="22"/>
          <w:lang w:val="ro-RO"/>
        </w:rPr>
        <w:t>doar</w:t>
      </w:r>
      <w:r w:rsidR="00A36F68" w:rsidRPr="001F661F">
        <w:rPr>
          <w:rFonts w:asciiTheme="minorHAnsi" w:hAnsiTheme="minorHAnsi" w:cstheme="minorHAnsi"/>
          <w:sz w:val="22"/>
          <w:szCs w:val="22"/>
          <w:lang w:val="ro-RO"/>
        </w:rPr>
        <w:t xml:space="preserve"> dispozitive periferice de intrare:</w:t>
      </w:r>
    </w:p>
    <w:p w14:paraId="35C3C278" w14:textId="77777777" w:rsidR="00A36F68" w:rsidRPr="008E4CD2" w:rsidRDefault="002B7DF2" w:rsidP="002B7DF2">
      <w:pPr>
        <w:pStyle w:val="NormalWeb"/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before="0" w:beforeAutospacing="0" w:after="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  <w:t>a.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A36F68" w:rsidRPr="008E4CD2">
        <w:rPr>
          <w:rFonts w:asciiTheme="minorHAnsi" w:hAnsiTheme="minorHAnsi" w:cstheme="minorHAnsi"/>
          <w:sz w:val="22"/>
          <w:szCs w:val="22"/>
          <w:lang w:val="ro-RO"/>
        </w:rPr>
        <w:t>tastatura, mouse, touchpad, scanner</w:t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b.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A36F68" w:rsidRPr="008E4CD2">
        <w:rPr>
          <w:rFonts w:asciiTheme="minorHAnsi" w:hAnsiTheme="minorHAnsi" w:cstheme="minorHAnsi"/>
          <w:sz w:val="22"/>
          <w:szCs w:val="22"/>
          <w:lang w:val="ro-RO"/>
        </w:rPr>
        <w:t>trackball, tableta grafica , joystick, lightpen</w:t>
      </w:r>
    </w:p>
    <w:p w14:paraId="32083467" w14:textId="77777777" w:rsidR="00A36F68" w:rsidRPr="008E4CD2" w:rsidRDefault="002B7DF2" w:rsidP="002B7DF2">
      <w:pPr>
        <w:pStyle w:val="NormalWeb"/>
        <w:tabs>
          <w:tab w:val="left" w:pos="284"/>
          <w:tab w:val="left" w:pos="567"/>
          <w:tab w:val="left" w:pos="2552"/>
          <w:tab w:val="left" w:pos="2835"/>
          <w:tab w:val="left" w:pos="4820"/>
          <w:tab w:val="left" w:pos="5103"/>
          <w:tab w:val="left" w:pos="7088"/>
          <w:tab w:val="left" w:pos="7371"/>
        </w:tabs>
        <w:spacing w:before="0" w:beforeAutospacing="0" w:after="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  <w:t>c.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A36F68" w:rsidRPr="008E4CD2">
        <w:rPr>
          <w:rFonts w:asciiTheme="minorHAnsi" w:hAnsiTheme="minorHAnsi" w:cstheme="minorHAnsi"/>
          <w:sz w:val="22"/>
          <w:szCs w:val="22"/>
          <w:lang w:val="ro-RO"/>
        </w:rPr>
        <w:t>trackball, scanner, modem, mouse</w:t>
      </w:r>
      <w:r>
        <w:rPr>
          <w:rFonts w:asciiTheme="minorHAnsi" w:hAnsiTheme="minorHAnsi" w:cstheme="minorHAnsi"/>
          <w:sz w:val="22"/>
          <w:szCs w:val="22"/>
          <w:lang w:val="ro-RO"/>
        </w:rPr>
        <w:tab/>
        <w:t>d.</w:t>
      </w:r>
      <w:r>
        <w:rPr>
          <w:rFonts w:asciiTheme="minorHAnsi" w:hAnsiTheme="minorHAnsi" w:cstheme="minorHAnsi"/>
          <w:sz w:val="22"/>
          <w:szCs w:val="22"/>
          <w:lang w:val="ro-RO"/>
        </w:rPr>
        <w:tab/>
      </w:r>
      <w:r w:rsidR="00A36F68" w:rsidRPr="008E4CD2">
        <w:rPr>
          <w:rFonts w:asciiTheme="minorHAnsi" w:hAnsiTheme="minorHAnsi" w:cstheme="minorHAnsi"/>
          <w:sz w:val="22"/>
          <w:szCs w:val="22"/>
          <w:lang w:val="ro-RO"/>
        </w:rPr>
        <w:t>tastatura, lightpen, touchscreen, modem</w:t>
      </w:r>
    </w:p>
    <w:p w14:paraId="7FCF2DA1" w14:textId="77777777" w:rsidR="00F83208" w:rsidRPr="008E4CD2" w:rsidRDefault="00F83208" w:rsidP="004351CD">
      <w:pPr>
        <w:autoSpaceDE w:val="0"/>
        <w:autoSpaceDN w:val="0"/>
        <w:adjustRightInd w:val="0"/>
        <w:spacing w:line="288" w:lineRule="auto"/>
        <w:ind w:firstLine="720"/>
        <w:rPr>
          <w:rFonts w:asciiTheme="minorHAnsi" w:hAnsiTheme="minorHAnsi" w:cstheme="minorHAnsi"/>
          <w:sz w:val="22"/>
          <w:szCs w:val="22"/>
          <w:lang w:val="ro-RO"/>
        </w:rPr>
      </w:pPr>
    </w:p>
    <w:p w14:paraId="4A166E00" w14:textId="77777777" w:rsidR="00F83208" w:rsidRPr="00F83208" w:rsidRDefault="00F83208" w:rsidP="00F83208">
      <w:pPr>
        <w:tabs>
          <w:tab w:val="left" w:pos="284"/>
          <w:tab w:val="right" w:pos="9639"/>
        </w:tabs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</w:pPr>
      <w:r w:rsidRPr="00F83208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III.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Asociaţi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unind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prin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câte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o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linie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,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fiecare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tastă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cu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principalul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rol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pe care </w:t>
      </w:r>
      <w:proofErr w:type="spellStart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>aceasta</w:t>
      </w:r>
      <w:proofErr w:type="spellEnd"/>
      <w:r w:rsidRPr="00F83208">
        <w:rPr>
          <w:rFonts w:ascii="Calibri" w:hAnsi="Calibri" w:cs="Calibri"/>
          <w:b/>
          <w:spacing w:val="-4"/>
          <w:sz w:val="22"/>
          <w:szCs w:val="22"/>
          <w:u w:val="single"/>
        </w:rPr>
        <w:t xml:space="preserve"> o are.</w:t>
      </w:r>
      <w:r w:rsidRPr="00F83208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ab/>
        <w:t>(</w:t>
      </w:r>
      <w:r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2</w:t>
      </w:r>
      <w:r w:rsidRPr="00F83208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>0 p. = 2 p./fiecare)</w:t>
      </w:r>
    </w:p>
    <w:p w14:paraId="5986E139" w14:textId="77777777" w:rsidR="00563286" w:rsidRPr="00502BB5" w:rsidRDefault="00563286" w:rsidP="00563286">
      <w:pPr>
        <w:pStyle w:val="BodyTextIndent"/>
        <w:spacing w:line="288" w:lineRule="auto"/>
        <w:ind w:firstLine="0"/>
        <w:jc w:val="both"/>
        <w:rPr>
          <w:rFonts w:ascii="Calibri" w:hAnsi="Calibri" w:cs="Calibri"/>
          <w:b/>
          <w:sz w:val="8"/>
          <w:szCs w:val="8"/>
        </w:rPr>
      </w:pPr>
    </w:p>
    <w:p w14:paraId="267B1EC7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Tab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="Calibri" w:hAnsi="Calibri" w:cs="Calibri"/>
          <w:b/>
          <w:sz w:val="22"/>
          <w:szCs w:val="22"/>
        </w:rPr>
        <w:t xml:space="preserve">a. </w:t>
      </w:r>
      <w:r w:rsidR="0022327B" w:rsidRPr="00563286">
        <w:rPr>
          <w:rFonts w:ascii="Calibri" w:hAnsi="Calibri" w:cs="Calibri"/>
          <w:sz w:val="22"/>
          <w:szCs w:val="22"/>
        </w:rPr>
        <w:t xml:space="preserve">şterge caracterul </w:t>
      </w:r>
      <w:r w:rsidR="0022327B">
        <w:rPr>
          <w:rFonts w:asciiTheme="minorHAnsi" w:hAnsiTheme="minorHAnsi" w:cstheme="minorHAnsi"/>
          <w:sz w:val="22"/>
          <w:szCs w:val="22"/>
        </w:rPr>
        <w:t>din dreapta</w:t>
      </w:r>
      <w:r w:rsidR="0022327B" w:rsidRPr="00563286">
        <w:rPr>
          <w:rFonts w:ascii="Calibri" w:hAnsi="Calibri" w:cs="Calibri"/>
          <w:sz w:val="22"/>
          <w:szCs w:val="22"/>
        </w:rPr>
        <w:t xml:space="preserve"> sau obiectul selectat</w:t>
      </w:r>
    </w:p>
    <w:p w14:paraId="5C586E51" w14:textId="77777777" w:rsidR="00563286" w:rsidRPr="00563286" w:rsidRDefault="006F1EC7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Page Up</w:t>
      </w:r>
      <w:r w:rsidR="00563286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563286" w:rsidRPr="0022327B">
        <w:rPr>
          <w:rFonts w:ascii="Calibri" w:hAnsi="Calibri" w:cs="Calibri"/>
          <w:b/>
          <w:sz w:val="22"/>
          <w:szCs w:val="22"/>
        </w:rPr>
        <w:t>b.</w:t>
      </w:r>
      <w:r w:rsidR="00563286" w:rsidRPr="00563286">
        <w:rPr>
          <w:rFonts w:ascii="Calibri" w:hAnsi="Calibri" w:cs="Calibri"/>
          <w:sz w:val="22"/>
          <w:szCs w:val="22"/>
        </w:rPr>
        <w:t xml:space="preserve"> mută cursorul cu o pagină în jos</w:t>
      </w:r>
    </w:p>
    <w:p w14:paraId="478CF1D7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Home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="Calibri" w:hAnsi="Calibri" w:cs="Calibri"/>
          <w:b/>
          <w:sz w:val="22"/>
          <w:szCs w:val="22"/>
        </w:rPr>
        <w:t xml:space="preserve">c. </w:t>
      </w:r>
      <w:r w:rsidRPr="00563286">
        <w:rPr>
          <w:rFonts w:ascii="Calibri" w:hAnsi="Calibri" w:cs="Calibri"/>
          <w:sz w:val="22"/>
          <w:szCs w:val="22"/>
        </w:rPr>
        <w:t>comută în suprascriere şi invers</w:t>
      </w:r>
    </w:p>
    <w:p w14:paraId="0526ABD6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Num Lock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="Calibri" w:hAnsi="Calibri" w:cs="Calibri"/>
          <w:b/>
          <w:sz w:val="22"/>
          <w:szCs w:val="22"/>
        </w:rPr>
        <w:t>d.</w:t>
      </w:r>
      <w:r w:rsidRPr="00563286">
        <w:rPr>
          <w:rFonts w:ascii="Calibri" w:hAnsi="Calibri" w:cs="Calibri"/>
          <w:sz w:val="22"/>
          <w:szCs w:val="22"/>
        </w:rPr>
        <w:t xml:space="preserve"> şterge caracterul din </w:t>
      </w:r>
      <w:r w:rsidR="0022327B">
        <w:rPr>
          <w:rFonts w:asciiTheme="minorHAnsi" w:hAnsiTheme="minorHAnsi" w:cstheme="minorHAnsi"/>
          <w:sz w:val="22"/>
          <w:szCs w:val="22"/>
        </w:rPr>
        <w:t>stânga</w:t>
      </w:r>
      <w:r w:rsidRPr="00563286">
        <w:rPr>
          <w:rFonts w:ascii="Calibri" w:hAnsi="Calibri" w:cs="Calibri"/>
          <w:sz w:val="22"/>
          <w:szCs w:val="22"/>
        </w:rPr>
        <w:t xml:space="preserve"> cursorului</w:t>
      </w:r>
    </w:p>
    <w:p w14:paraId="379AE558" w14:textId="77777777" w:rsidR="00563286" w:rsidRPr="00563286" w:rsidRDefault="0022327B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Backspace</w:t>
      </w:r>
      <w:r w:rsidR="00563286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563286" w:rsidRPr="0022327B">
        <w:rPr>
          <w:rFonts w:ascii="Calibri" w:hAnsi="Calibri" w:cs="Calibri"/>
          <w:b/>
          <w:sz w:val="22"/>
          <w:szCs w:val="22"/>
        </w:rPr>
        <w:t>e.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63286">
        <w:rPr>
          <w:rFonts w:ascii="Calibri" w:hAnsi="Calibri" w:cs="Calibri"/>
          <w:sz w:val="22"/>
          <w:szCs w:val="22"/>
        </w:rPr>
        <w:t>mută cursorul cu o pagină în sus</w:t>
      </w:r>
    </w:p>
    <w:p w14:paraId="4C5D2813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Delete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="Calibri" w:hAnsi="Calibri" w:cs="Calibri"/>
          <w:b/>
          <w:sz w:val="22"/>
          <w:szCs w:val="22"/>
        </w:rPr>
        <w:t xml:space="preserve">f. </w:t>
      </w:r>
      <w:r w:rsidRPr="00563286">
        <w:rPr>
          <w:rFonts w:ascii="Calibri" w:hAnsi="Calibri" w:cs="Calibri"/>
          <w:sz w:val="22"/>
          <w:szCs w:val="22"/>
        </w:rPr>
        <w:t>blocarea tastaturii pe litere mari</w:t>
      </w:r>
      <w:r w:rsidRPr="00563286">
        <w:rPr>
          <w:rFonts w:ascii="Calibri" w:hAnsi="Calibri" w:cs="Calibri"/>
          <w:sz w:val="22"/>
          <w:szCs w:val="22"/>
        </w:rPr>
        <w:tab/>
      </w:r>
    </w:p>
    <w:p w14:paraId="2CD74934" w14:textId="77777777" w:rsidR="00563286" w:rsidRPr="00563286" w:rsidRDefault="0022327B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Print Screen</w:t>
      </w:r>
      <w:r w:rsidR="00563286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563286" w:rsidRPr="0022327B">
        <w:rPr>
          <w:rFonts w:ascii="Calibri" w:hAnsi="Calibri" w:cs="Calibri"/>
          <w:b/>
          <w:sz w:val="22"/>
          <w:szCs w:val="22"/>
        </w:rPr>
        <w:t xml:space="preserve">g. </w:t>
      </w:r>
      <w:r w:rsidR="00563286" w:rsidRPr="00563286">
        <w:rPr>
          <w:rFonts w:ascii="Calibri" w:hAnsi="Calibri" w:cs="Calibri"/>
          <w:sz w:val="22"/>
          <w:szCs w:val="22"/>
        </w:rPr>
        <w:t>preluarea imaginii ecranului</w:t>
      </w:r>
      <w:r w:rsidR="00563286" w:rsidRPr="00563286">
        <w:rPr>
          <w:rFonts w:ascii="Calibri" w:hAnsi="Calibri" w:cs="Calibri"/>
          <w:sz w:val="22"/>
          <w:szCs w:val="22"/>
        </w:rPr>
        <w:tab/>
      </w:r>
    </w:p>
    <w:p w14:paraId="5A2023BC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Page Down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Theme="minorHAnsi" w:hAnsiTheme="minorHAnsi" w:cstheme="minorHAnsi"/>
          <w:b/>
          <w:sz w:val="22"/>
          <w:szCs w:val="22"/>
        </w:rPr>
        <w:t>h</w:t>
      </w:r>
      <w:r w:rsidRPr="0022327B">
        <w:rPr>
          <w:rFonts w:ascii="Calibri" w:hAnsi="Calibri" w:cs="Calibri"/>
          <w:b/>
          <w:sz w:val="22"/>
          <w:szCs w:val="22"/>
        </w:rPr>
        <w:t>.</w:t>
      </w:r>
      <w:r w:rsidRPr="00563286">
        <w:rPr>
          <w:rFonts w:ascii="Calibri" w:hAnsi="Calibri" w:cs="Calibri"/>
          <w:sz w:val="22"/>
          <w:szCs w:val="22"/>
        </w:rPr>
        <w:t xml:space="preserve"> </w:t>
      </w:r>
      <w:r w:rsidR="00C37955" w:rsidRPr="00563286">
        <w:rPr>
          <w:rFonts w:ascii="Calibri" w:hAnsi="Calibri" w:cs="Calibri"/>
          <w:sz w:val="22"/>
          <w:szCs w:val="22"/>
        </w:rPr>
        <w:t>mută cursorul la începutul rândului</w:t>
      </w:r>
    </w:p>
    <w:p w14:paraId="1E07C6F4" w14:textId="77777777" w:rsidR="00563286" w:rsidRPr="00563286" w:rsidRDefault="00C37955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Caps Lock</w:t>
      </w:r>
      <w:r w:rsidR="00563286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sym w:font="Symbol" w:char="F0B7"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sym w:font="Symbol" w:char="F0B7"/>
      </w:r>
      <w:r>
        <w:rPr>
          <w:rFonts w:asciiTheme="minorHAnsi" w:hAnsiTheme="minorHAnsi" w:cstheme="minorHAnsi"/>
          <w:sz w:val="22"/>
          <w:szCs w:val="22"/>
        </w:rPr>
        <w:tab/>
      </w:r>
      <w:r w:rsidR="00563286" w:rsidRPr="0022327B">
        <w:rPr>
          <w:rFonts w:ascii="Calibri" w:hAnsi="Calibri" w:cs="Calibri"/>
          <w:b/>
          <w:sz w:val="22"/>
          <w:szCs w:val="22"/>
        </w:rPr>
        <w:t xml:space="preserve">i. </w:t>
      </w:r>
      <w:r w:rsidR="00563286" w:rsidRPr="00563286">
        <w:rPr>
          <w:rFonts w:ascii="Calibri" w:hAnsi="Calibri" w:cs="Calibri"/>
          <w:sz w:val="22"/>
          <w:szCs w:val="22"/>
        </w:rPr>
        <w:t>salt la următoarea zonă de tabulare</w:t>
      </w:r>
    </w:p>
    <w:p w14:paraId="2B684872" w14:textId="77777777" w:rsidR="00563286" w:rsidRPr="00563286" w:rsidRDefault="00563286" w:rsidP="00502BB5">
      <w:pPr>
        <w:pStyle w:val="BodyTextIndent"/>
        <w:numPr>
          <w:ilvl w:val="0"/>
          <w:numId w:val="37"/>
        </w:numPr>
        <w:tabs>
          <w:tab w:val="clear" w:pos="360"/>
          <w:tab w:val="left" w:pos="1701"/>
          <w:tab w:val="left" w:pos="4111"/>
          <w:tab w:val="left" w:pos="4536"/>
        </w:tabs>
        <w:spacing w:line="312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563286">
        <w:rPr>
          <w:rFonts w:ascii="Calibri" w:hAnsi="Calibri" w:cs="Calibri"/>
          <w:sz w:val="22"/>
          <w:szCs w:val="22"/>
        </w:rPr>
        <w:t>Insert</w:t>
      </w:r>
      <w:r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="00C37955">
        <w:rPr>
          <w:rFonts w:asciiTheme="minorHAnsi" w:hAnsiTheme="minorHAnsi" w:cstheme="minorHAnsi"/>
          <w:sz w:val="22"/>
          <w:szCs w:val="22"/>
        </w:rPr>
        <w:sym w:font="Symbol" w:char="F0B7"/>
      </w:r>
      <w:r w:rsidR="00C37955">
        <w:rPr>
          <w:rFonts w:asciiTheme="minorHAnsi" w:hAnsiTheme="minorHAnsi" w:cstheme="minorHAnsi"/>
          <w:sz w:val="22"/>
          <w:szCs w:val="22"/>
        </w:rPr>
        <w:tab/>
      </w:r>
      <w:r w:rsidRPr="0022327B">
        <w:rPr>
          <w:rFonts w:ascii="Calibri" w:hAnsi="Calibri" w:cs="Calibri"/>
          <w:b/>
          <w:sz w:val="22"/>
          <w:szCs w:val="22"/>
        </w:rPr>
        <w:t>j.</w:t>
      </w:r>
      <w:r w:rsidR="00C37955">
        <w:rPr>
          <w:rFonts w:ascii="Calibri" w:hAnsi="Calibri" w:cs="Calibri"/>
          <w:sz w:val="22"/>
          <w:szCs w:val="22"/>
        </w:rPr>
        <w:t xml:space="preserve"> </w:t>
      </w:r>
      <w:r w:rsidR="0022327B">
        <w:rPr>
          <w:rFonts w:asciiTheme="minorHAnsi" w:hAnsiTheme="minorHAnsi" w:cstheme="minorHAnsi"/>
          <w:sz w:val="22"/>
          <w:szCs w:val="22"/>
        </w:rPr>
        <w:t xml:space="preserve">activează </w:t>
      </w:r>
      <w:r w:rsidR="0022327B" w:rsidRPr="00563286">
        <w:rPr>
          <w:rFonts w:ascii="Calibri" w:hAnsi="Calibri" w:cs="Calibri"/>
          <w:sz w:val="22"/>
          <w:szCs w:val="22"/>
        </w:rPr>
        <w:t>tastatura numerică sau specială</w:t>
      </w:r>
    </w:p>
    <w:p w14:paraId="5AB01408" w14:textId="77777777" w:rsidR="00453D22" w:rsidRPr="00502BB5" w:rsidRDefault="00453D22" w:rsidP="00453D22">
      <w:pPr>
        <w:pStyle w:val="ListParagraph"/>
        <w:ind w:left="426"/>
        <w:rPr>
          <w:b/>
          <w:sz w:val="20"/>
          <w:szCs w:val="20"/>
          <w:lang w:val="ro-RO"/>
        </w:rPr>
      </w:pPr>
    </w:p>
    <w:p w14:paraId="2FFD4FD9" w14:textId="77777777" w:rsidR="00453D22" w:rsidRPr="00453D22" w:rsidRDefault="00D21138" w:rsidP="00502BB5">
      <w:pPr>
        <w:tabs>
          <w:tab w:val="left" w:pos="426"/>
          <w:tab w:val="right" w:pos="9639"/>
        </w:tabs>
        <w:spacing w:after="120"/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DBDAE3C" wp14:editId="30D20000">
                <wp:simplePos x="0" y="0"/>
                <wp:positionH relativeFrom="column">
                  <wp:posOffset>3810</wp:posOffset>
                </wp:positionH>
                <wp:positionV relativeFrom="paragraph">
                  <wp:posOffset>350520</wp:posOffset>
                </wp:positionV>
                <wp:extent cx="6115685" cy="0"/>
                <wp:effectExtent l="13335" t="7620" r="14605" b="11430"/>
                <wp:wrapNone/>
                <wp:docPr id="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68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F4FA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.3pt;margin-top:27.6pt;width:481.5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V5OIQIAAD4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" strokeweight="1pt"/>
            </w:pict>
          </mc:Fallback>
        </mc:AlternateContent>
      </w:r>
      <w:r w:rsidR="00453D22" w:rsidRPr="00453D22">
        <w:rPr>
          <w:rFonts w:asciiTheme="minorHAnsi" w:hAnsiTheme="minorHAnsi" w:cstheme="minorHAnsi"/>
          <w:b/>
          <w:sz w:val="22"/>
          <w:szCs w:val="22"/>
          <w:lang w:val="ro-RO"/>
        </w:rPr>
        <w:t xml:space="preserve">IV. </w:t>
      </w:r>
      <w:r w:rsidR="00453D22" w:rsidRPr="00453D22">
        <w:rPr>
          <w:rFonts w:asciiTheme="minorHAnsi" w:hAnsiTheme="minorHAnsi" w:cstheme="minorHAnsi"/>
          <w:b/>
          <w:sz w:val="22"/>
          <w:szCs w:val="22"/>
          <w:lang w:val="ro-RO"/>
        </w:rPr>
        <w:tab/>
        <w:t xml:space="preserve">Înscrieţi din pătrăţelele din figura de mai jos literele ce corespund obiectelor din lista ce urmează, astfel ca săgeţile să indice </w:t>
      </w:r>
      <w:r w:rsidR="00453D22" w:rsidRPr="00453D22">
        <w:rPr>
          <w:rFonts w:asciiTheme="minorHAnsi" w:hAnsiTheme="minorHAnsi" w:cstheme="minorHAnsi"/>
          <w:b/>
          <w:sz w:val="22"/>
          <w:szCs w:val="22"/>
          <w:u w:val="single"/>
          <w:lang w:val="ro-RO"/>
        </w:rPr>
        <w:t xml:space="preserve">anume </w:t>
      </w:r>
      <w:r w:rsidR="00453D22" w:rsidRPr="00453D22">
        <w:rPr>
          <w:rFonts w:asciiTheme="minorHAnsi" w:hAnsiTheme="minorHAnsi" w:cstheme="minorHAnsi"/>
          <w:b/>
          <w:sz w:val="22"/>
          <w:szCs w:val="22"/>
          <w:lang w:val="ro-RO"/>
        </w:rPr>
        <w:t>aceste obiecte:</w:t>
      </w:r>
      <w:r w:rsidR="00502BB5" w:rsidRPr="00502BB5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502BB5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b/>
          <w:sz w:val="22"/>
          <w:szCs w:val="22"/>
          <w:lang w:val="ro-RO"/>
        </w:rPr>
        <w:t>(</w:t>
      </w:r>
      <w:r w:rsidR="00E96B58">
        <w:rPr>
          <w:rFonts w:asciiTheme="minorHAnsi" w:hAnsiTheme="minorHAnsi" w:cstheme="minorHAnsi"/>
          <w:b/>
          <w:sz w:val="22"/>
          <w:szCs w:val="22"/>
          <w:lang w:val="ro-RO"/>
        </w:rPr>
        <w:t>20</w:t>
      </w:r>
      <w:r w:rsidR="00502BB5" w:rsidRPr="00502BB5">
        <w:rPr>
          <w:rFonts w:asciiTheme="minorHAnsi" w:hAnsiTheme="minorHAnsi" w:cstheme="minorHAnsi"/>
          <w:b/>
          <w:sz w:val="22"/>
          <w:szCs w:val="22"/>
          <w:lang w:val="ro-RO"/>
        </w:rPr>
        <w:t xml:space="preserve"> p.)</w:t>
      </w:r>
    </w:p>
    <w:p w14:paraId="23ED029D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right" w:pos="9639"/>
        </w:tabs>
        <w:rPr>
          <w:rFonts w:asciiTheme="minorHAnsi" w:hAnsiTheme="minorHAnsi" w:cstheme="minorHAnsi"/>
          <w:sz w:val="22"/>
          <w:szCs w:val="22"/>
          <w:lang w:val="ro-RO"/>
        </w:rPr>
        <w:sectPr w:rsidR="00453D22" w:rsidRPr="00453D22" w:rsidSect="00D21650">
          <w:footerReference w:type="default" r:id="rId12"/>
          <w:headerReference w:type="first" r:id="rId13"/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14:paraId="5689FF26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>bara de meniu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E96B58">
        <w:rPr>
          <w:rFonts w:asciiTheme="minorHAnsi" w:hAnsiTheme="minorHAnsi" w:cstheme="minorHAnsi"/>
          <w:i/>
          <w:sz w:val="22"/>
          <w:szCs w:val="22"/>
          <w:lang w:val="ro-RO"/>
        </w:rPr>
        <w:t>3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070E44E7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>titlul ferestrei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E96B58">
        <w:rPr>
          <w:rFonts w:asciiTheme="minorHAnsi" w:hAnsiTheme="minorHAnsi" w:cstheme="minorHAnsi"/>
          <w:i/>
          <w:sz w:val="22"/>
          <w:szCs w:val="22"/>
          <w:lang w:val="ro-RO"/>
        </w:rPr>
        <w:t>3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4975FB34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>bara de titlu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502BB5">
        <w:rPr>
          <w:rFonts w:asciiTheme="minorHAnsi" w:hAnsiTheme="minorHAnsi" w:cstheme="minorHAnsi"/>
          <w:i/>
          <w:sz w:val="22"/>
          <w:szCs w:val="22"/>
          <w:lang w:val="ro-RO"/>
        </w:rPr>
        <w:t>2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4E32D6F3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>pictograma aplicaţiei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E96B58">
        <w:rPr>
          <w:rFonts w:asciiTheme="minorHAnsi" w:hAnsiTheme="minorHAnsi" w:cstheme="minorHAnsi"/>
          <w:i/>
          <w:sz w:val="22"/>
          <w:szCs w:val="22"/>
          <w:lang w:val="ro-RO"/>
        </w:rPr>
        <w:t>3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0F6D190C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 xml:space="preserve">butonul </w:t>
      </w:r>
      <w:r w:rsidRPr="00453D22">
        <w:rPr>
          <w:rFonts w:asciiTheme="minorHAnsi" w:hAnsiTheme="minorHAnsi" w:cstheme="minorHAnsi"/>
          <w:b/>
          <w:sz w:val="22"/>
          <w:szCs w:val="22"/>
          <w:lang w:val="ro-RO"/>
        </w:rPr>
        <w:t>Minimize</w:t>
      </w:r>
      <w:r w:rsidR="00502BB5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D53C89">
        <w:rPr>
          <w:rFonts w:asciiTheme="minorHAnsi" w:hAnsiTheme="minorHAnsi" w:cstheme="minorHAnsi"/>
          <w:i/>
          <w:sz w:val="22"/>
          <w:szCs w:val="22"/>
          <w:lang w:val="ro-RO"/>
        </w:rPr>
        <w:t>2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6766A2FF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 xml:space="preserve">butonul </w:t>
      </w:r>
      <w:r w:rsidRPr="00453D22">
        <w:rPr>
          <w:rFonts w:asciiTheme="minorHAnsi" w:hAnsiTheme="minorHAnsi" w:cstheme="minorHAnsi"/>
          <w:b/>
          <w:sz w:val="22"/>
          <w:szCs w:val="22"/>
          <w:lang w:val="ro-RO"/>
        </w:rPr>
        <w:t>Maximize</w:t>
      </w:r>
      <w:r w:rsidR="00502BB5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D53C89">
        <w:rPr>
          <w:rFonts w:asciiTheme="minorHAnsi" w:hAnsiTheme="minorHAnsi" w:cstheme="minorHAnsi"/>
          <w:i/>
          <w:sz w:val="22"/>
          <w:szCs w:val="22"/>
          <w:lang w:val="ro-RO"/>
        </w:rPr>
        <w:t>2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6787EEF8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 xml:space="preserve">butonul </w:t>
      </w:r>
      <w:r w:rsidRPr="00453D22">
        <w:rPr>
          <w:rFonts w:asciiTheme="minorHAnsi" w:hAnsiTheme="minorHAnsi" w:cstheme="minorHAnsi"/>
          <w:b/>
          <w:sz w:val="22"/>
          <w:szCs w:val="22"/>
          <w:lang w:val="ro-RO"/>
        </w:rPr>
        <w:t>Close</w:t>
      </w:r>
      <w:r w:rsidR="00502BB5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D53C89">
        <w:rPr>
          <w:rFonts w:asciiTheme="minorHAnsi" w:hAnsiTheme="minorHAnsi" w:cstheme="minorHAnsi"/>
          <w:i/>
          <w:sz w:val="22"/>
          <w:szCs w:val="22"/>
          <w:lang w:val="ro-RO"/>
        </w:rPr>
        <w:t>2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64E7943B" w14:textId="77777777" w:rsidR="00453D22" w:rsidRPr="00453D22" w:rsidRDefault="00453D22" w:rsidP="00502BB5">
      <w:pPr>
        <w:pStyle w:val="ListParagraph"/>
        <w:numPr>
          <w:ilvl w:val="0"/>
          <w:numId w:val="39"/>
        </w:numPr>
        <w:tabs>
          <w:tab w:val="left" w:pos="3402"/>
        </w:tabs>
        <w:rPr>
          <w:rFonts w:asciiTheme="minorHAnsi" w:hAnsiTheme="minorHAnsi" w:cstheme="minorHAnsi"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sz w:val="22"/>
          <w:szCs w:val="22"/>
          <w:lang w:val="ro-RO"/>
        </w:rPr>
        <w:t>bara de derulare</w:t>
      </w:r>
      <w:r w:rsidR="00502BB5">
        <w:rPr>
          <w:rFonts w:asciiTheme="minorHAnsi" w:hAnsiTheme="minorHAnsi" w:cstheme="minorHAnsi"/>
          <w:sz w:val="22"/>
          <w:szCs w:val="22"/>
          <w:lang w:val="ro-RO"/>
        </w:rPr>
        <w:tab/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>(</w:t>
      </w:r>
      <w:r w:rsidR="00E96B58">
        <w:rPr>
          <w:rFonts w:asciiTheme="minorHAnsi" w:hAnsiTheme="minorHAnsi" w:cstheme="minorHAnsi"/>
          <w:i/>
          <w:sz w:val="22"/>
          <w:szCs w:val="22"/>
          <w:lang w:val="ro-RO"/>
        </w:rPr>
        <w:t>3</w:t>
      </w:r>
      <w:r w:rsidR="00502BB5" w:rsidRPr="00502BB5">
        <w:rPr>
          <w:rFonts w:asciiTheme="minorHAnsi" w:hAnsiTheme="minorHAnsi" w:cstheme="minorHAnsi"/>
          <w:i/>
          <w:sz w:val="22"/>
          <w:szCs w:val="22"/>
          <w:lang w:val="ro-RO"/>
        </w:rPr>
        <w:t xml:space="preserve"> p.)</w:t>
      </w:r>
    </w:p>
    <w:p w14:paraId="232E8A1B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  <w:sectPr w:rsidR="00453D22" w:rsidRPr="00453D22" w:rsidSect="00453D22">
          <w:type w:val="continuous"/>
          <w:pgSz w:w="11906" w:h="16838" w:code="9"/>
          <w:pgMar w:top="1134" w:right="1134" w:bottom="1134" w:left="1134" w:header="709" w:footer="709" w:gutter="0"/>
          <w:cols w:num="2" w:space="567"/>
          <w:docGrid w:linePitch="360"/>
        </w:sectPr>
      </w:pPr>
    </w:p>
    <w:p w14:paraId="4B74EC26" w14:textId="77777777" w:rsidR="00453D22" w:rsidRPr="00453D22" w:rsidRDefault="00D21138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356CF6E" wp14:editId="346050C1">
                <wp:simplePos x="0" y="0"/>
                <wp:positionH relativeFrom="column">
                  <wp:posOffset>836930</wp:posOffset>
                </wp:positionH>
                <wp:positionV relativeFrom="paragraph">
                  <wp:posOffset>98425</wp:posOffset>
                </wp:positionV>
                <wp:extent cx="4321175" cy="1871980"/>
                <wp:effectExtent l="46355" t="22225" r="33020" b="48895"/>
                <wp:wrapNone/>
                <wp:docPr id="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1175" cy="1871980"/>
                          <a:chOff x="2763" y="12597"/>
                          <a:chExt cx="6805" cy="2948"/>
                        </a:xfrm>
                      </wpg:grpSpPr>
                      <wps:wsp>
                        <wps:cNvPr id="7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2893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3683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4468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5283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143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6948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7768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8488" y="13617"/>
                            <a:ext cx="480" cy="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3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63" y="12672"/>
                            <a:ext cx="340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93" y="12972"/>
                            <a:ext cx="430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63" y="12672"/>
                            <a:ext cx="645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5488" y="12597"/>
                            <a:ext cx="0" cy="1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6483" y="13970"/>
                            <a:ext cx="3085" cy="15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7288" y="12672"/>
                            <a:ext cx="1200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8108" y="12672"/>
                            <a:ext cx="860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8828" y="12672"/>
                            <a:ext cx="530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E73DC" id="Group 45" o:spid="_x0000_s1026" style="position:absolute;margin-left:65.9pt;margin-top:7.75pt;width:340.25pt;height:147.4pt;z-index:251698176" coordorigin="2763,12597" coordsize="6805,2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">
                <v:roundrect id="AutoShape 29" o:spid="_x0000_s1027" style="position:absolute;left:2893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/>
                <v:roundrect id="AutoShape 30" o:spid="_x0000_s1028" style="position:absolute;left:3683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/>
                <v:roundrect id="AutoShape 31" o:spid="_x0000_s1029" style="position:absolute;left:4468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/>
                <v:roundrect id="AutoShape 32" o:spid="_x0000_s1030" style="position:absolute;left:5283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/>
                <v:roundrect id="AutoShape 33" o:spid="_x0000_s1031" style="position:absolute;left:6143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/>
                <v:roundrect id="AutoShape 34" o:spid="_x0000_s1032" style="position:absolute;left:6948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/>
                <v:roundrect id="AutoShape 35" o:spid="_x0000_s1033" style="position:absolute;left:7768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/>
                <v:roundrect id="AutoShape 36" o:spid="_x0000_s1034" style="position:absolute;left:8488;top:13617;width:480;height:3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/>
                <v:shape id="AutoShape 37" o:spid="_x0000_s1035" type="#_x0000_t32" style="position:absolute;left:2763;top:12672;width:340;height:97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5GicIAAADbAAAADwAAAGRycy9kb3ducmV2LnhtbERPTWvCQBC9C/6HZYTedGOhRVPXIBah&#10;lx4aBT1Os2MSsjub7m41+ffdQqG3ebzP2RSDNeJGPrSOFSwXGQjiyumWawWn42G+AhEiskbjmBSM&#10;FKDYTicbzLW78wfdyliLFMIhRwVNjH0uZagashgWridO3NV5izFBX0vt8Z7CrZGPWfYsLbacGhrs&#10;ad9Q1ZXfVkH5ejhn7xdz+Yrj8tN0Y+nX416ph9mwewERaYj/4j/3m07zn+D3l3SA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5GicIAAADbAAAADwAAAAAAAAAAAAAA&#10;AAChAgAAZHJzL2Rvd25yZXYueG1sUEsFBgAAAAAEAAQA+QAAAJADAAAAAA==&#10;">
                  <v:stroke endarrow="classic" endarrowwidth="narrow" endarrowlength="long"/>
                </v:shape>
                <v:shape id="AutoShape 38" o:spid="_x0000_s1036" type="#_x0000_t32" style="position:absolute;left:3493;top:12972;width:430;height:66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zY/sEAAADbAAAADwAAAGRycy9kb3ducmV2LnhtbERPTYvCMBC9L/gfwgh7W1M9yG41iiiC&#10;Fw9bF/Q4NmNbTCY1idr++83Cgrd5vM+ZLztrxIN8aBwrGI8yEMSl0w1XCn4O249PECEiazSOSUFP&#10;AZaLwdscc+2e/E2PIlYihXDIUUEdY5tLGcqaLIaRa4kTd3HeYkzQV1J7fKZwa+Qky6bSYsOpocaW&#10;1jWV1+JuFRSb7THbn8zpFvvx2Vz7wn/1a6Xeh91qBiJSF1/if/dOp/lT+PslHSA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LNj+wQAAANsAAAAPAAAAAAAAAAAAAAAA&#10;AKECAABkcnMvZG93bnJldi54bWxQSwUGAAAAAAQABAD5AAAAjwMAAAAA&#10;">
                  <v:stroke endarrow="classic" endarrowwidth="narrow" endarrowlength="long"/>
                </v:shape>
                <v:shape id="AutoShape 39" o:spid="_x0000_s1037" type="#_x0000_t32" style="position:absolute;left:4163;top:12672;width:645;height:97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B9ZcIAAADbAAAADwAAAGRycy9kb3ducmV2LnhtbERPPW/CMBDdkfgP1iF1A4cOLaSYCFEh&#10;denQgATjNT6SKPY5tV1I/n1dqVK3e3qftykGa8SNfGgdK1guMhDEldMt1wpOx8N8BSJEZI3GMSkY&#10;KUCxnU42mGt35w+6lbEWKYRDjgqaGPtcylA1ZDEsXE+cuKvzFmOCvpba4z2FWyMfs+xJWmw5NTTY&#10;076hqiu/rYLy9XDO3i/m8hXH5afpxtKvx71SD7Nh9wIi0hD/xX/uN53mP8PvL+k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2B9ZcIAAADbAAAADwAAAAAAAAAAAAAA&#10;AAChAgAAZHJzL2Rvd25yZXYueG1sUEsFBgAAAAAEAAQA+QAAAJADAAAAAA==&#10;">
                  <v:stroke endarrow="classic" endarrowwidth="narrow" endarrowlength="long"/>
                </v:shape>
                <v:shape id="AutoShape 40" o:spid="_x0000_s1038" type="#_x0000_t32" style="position:absolute;left:5488;top:12597;width:0;height:10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+DmcQAAADbAAAADwAAAGRycy9kb3ducmV2LnhtbESPQWvCQBCF7wX/wzJCb3WjhzakriKC&#10;KCKItvQ8ZCfZtNnZmF01/vvOodDbDO/Ne9/Ml4Nv1Y362AQ2MJ1koIjLYBuuDXx+bF5yUDEhW2wD&#10;k4EHRVguRk9zLGy484lu51QrCeFYoAGXUldoHUtHHuMkdMSiVaH3mGTta217vEu4b/Usy161x4al&#10;wWFHa0flz/nqDRyrY/3mTtdVvv1yh+qS6333rY15Hg+rd1CJhvRv/rveWcEXWPlFBt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n4OZxAAAANsAAAAPAAAAAAAAAAAA&#10;AAAAAKECAABkcnMvZG93bnJldi54bWxQSwUGAAAAAAQABAD5AAAAkgMAAAAA&#10;">
                  <v:stroke endarrow="classic" endarrowwidth="narrow" endarrowlength="long"/>
                </v:shape>
                <v:shape id="AutoShape 41" o:spid="_x0000_s1039" type="#_x0000_t32" style="position:absolute;left:6483;top:13970;width:3085;height:15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NCxMIAAADbAAAADwAAAGRycy9kb3ducmV2LnhtbERPTWvCQBC9F/oflhF6qxuLFhtdJRQV&#10;LRTRCl6H7DRJm50N2WmM/94tFHqbx/uc+bJ3teqoDZVnA6NhAoo497biwsDpY/04BRUE2WLtmQxc&#10;KcBycX83x9T6Cx+oO0qhYgiHFA2UIk2qdchLchiGviGO3KdvHUqEbaFti5cY7mr9lCTP2mHFsaHE&#10;hl5Lyr+PP87A/m23zs6ZSPe+4s3X5BQQx1NjHgZ9NgMl1Mu/+M+9tXH+C/z+Eg/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NCxMIAAADbAAAADwAAAAAAAAAAAAAA&#10;AAChAgAAZHJzL2Rvd25yZXYueG1sUEsFBgAAAAAEAAQA+QAAAJADAAAAAA==&#10;">
                  <v:stroke endarrow="classic" endarrowwidth="narrow" endarrowlength="long"/>
                </v:shape>
                <v:shape id="AutoShape 42" o:spid="_x0000_s1040" type="#_x0000_t32" style="position:absolute;left:7288;top:12672;width:1200;height:9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VFIr8AAADbAAAADwAAAGRycy9kb3ducmV2LnhtbERPy4rCMBTdD/gP4QruxlQXTqlGEUFG&#10;RBAfuL40t021uek0UevfTxaCy8N5zxadrcWDWl85VjAaJiCIc6crLhWcT+vvFIQPyBprx6TgRR4W&#10;897XDDPtnnygxzGUIoawz1CBCaHJpPS5IYt+6BriyBWutRgibEupW3zGcFvLcZJMpMWKY4PBhlaG&#10;8tvxbhXsi335Yw73Zfp7MbviL5Xb5iqVGvS75RREoC58xG/3RisYx/XxS/wBcv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VFIr8AAADbAAAADwAAAAAAAAAAAAAAAACh&#10;AgAAZHJzL2Rvd25yZXYueG1sUEsFBgAAAAAEAAQA+QAAAI0DAAAAAA==&#10;">
                  <v:stroke endarrow="classic" endarrowwidth="narrow" endarrowlength="long"/>
                </v:shape>
                <v:shape id="AutoShape 43" o:spid="_x0000_s1041" type="#_x0000_t32" style="position:absolute;left:8108;top:12672;width:860;height:9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ngucMAAADbAAAADwAAAGRycy9kb3ducmV2LnhtbESPT4vCMBTE7wt+h/AEb2uqB7dUo4gg&#10;u4gg/sHzo3ltqs1LbaLWb28WFvY4zMxvmNmis7V4UOsrxwpGwwQEce50xaWC03H9mYLwAVlj7ZgU&#10;vMjDYt77mGGm3ZP39DiEUkQI+wwVmBCaTEqfG7Loh64hjl7hWoshyraUusVnhNtajpNkIi1WHBcM&#10;NrQylF8Pd6tgV+zKL7O/L9Pvs9kWt1RumotUatDvllMQgbrwH/5r/2gF4xH8fok/QM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J4LnDAAAA2wAAAA8AAAAAAAAAAAAA&#10;AAAAoQIAAGRycy9kb3ducmV2LnhtbFBLBQYAAAAABAAEAPkAAACRAwAAAAA=&#10;">
                  <v:stroke endarrow="classic" endarrowwidth="narrow" endarrowlength="long"/>
                </v:shape>
                <v:shape id="AutoShape 44" o:spid="_x0000_s1042" type="#_x0000_t32" style="position:absolute;left:8828;top:12672;width:530;height:9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t+zsQAAADbAAAADwAAAGRycy9kb3ducmV2LnhtbESPT2vCQBTE74LfYXlCb2bTHGpIXUUK&#10;opSC+IeeH9mXbNrs25hdNf32XUHwOMzMb5j5crCtuFLvG8cKXpMUBHHpdMO1gtNxPc1B+ICssXVM&#10;Cv7Iw3IxHs2x0O7Ge7oeQi0ihH2BCkwIXSGlLw1Z9InriKNXud5iiLKvpe7xFuG2lVmavkmLDccF&#10;gx19GCp/DxerYFft6pnZX1b55tt8VedcfnY/UqmXybB6BxFoCM/wo73VCrIM7l/iD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G37OxAAAANsAAAAPAAAAAAAAAAAA&#10;AAAAAKECAABkcnMvZG93bnJldi54bWxQSwUGAAAAAAQABAD5AAAAkgMAAAAA&#10;">
                  <v:stroke endarrow="classic" endarrowwidth="narrow" endarrowlength="long"/>
                </v:shape>
              </v:group>
            </w:pict>
          </mc:Fallback>
        </mc:AlternateContent>
      </w:r>
      <w:r w:rsidR="00453D22" w:rsidRPr="00453D22">
        <w:rPr>
          <w:rFonts w:asciiTheme="minorHAnsi" w:hAnsiTheme="minorHAnsi" w:cstheme="minorHAnsi"/>
          <w:noProof/>
          <w:sz w:val="22"/>
          <w:szCs w:val="22"/>
          <w:lang w:val="ro-RO" w:eastAsia="ro-RO"/>
        </w:rPr>
        <w:drawing>
          <wp:anchor distT="0" distB="0" distL="114300" distR="114300" simplePos="0" relativeHeight="251680768" behindDoc="1" locked="0" layoutInCell="1" allowOverlap="1" wp14:anchorId="6E06D2E1" wp14:editId="16D4E89E">
            <wp:simplePos x="0" y="0"/>
            <wp:positionH relativeFrom="column">
              <wp:posOffset>659130</wp:posOffset>
            </wp:positionH>
            <wp:positionV relativeFrom="paragraph">
              <wp:posOffset>41275</wp:posOffset>
            </wp:positionV>
            <wp:extent cx="4611370" cy="2457450"/>
            <wp:effectExtent l="19050" t="0" r="0" b="0"/>
            <wp:wrapNone/>
            <wp:docPr id="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37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944C70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57454E56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18DB176E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281E96CD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388C0705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6EF62EC5" w14:textId="77777777" w:rsid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756D213E" w14:textId="77777777" w:rsidR="00502BB5" w:rsidRDefault="00502BB5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76A13417" w14:textId="77777777" w:rsidR="00502BB5" w:rsidRDefault="00502BB5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21585E34" w14:textId="77777777" w:rsidR="00502BB5" w:rsidRDefault="00502BB5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5622B081" w14:textId="77777777" w:rsidR="00502BB5" w:rsidRPr="00453D22" w:rsidRDefault="00502BB5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0BDA26DF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4B1202F7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0D08A24A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1F469B38" w14:textId="77777777" w:rsidR="00453D22" w:rsidRPr="00453D22" w:rsidRDefault="00453D22" w:rsidP="00453D22">
      <w:pPr>
        <w:pStyle w:val="ListParagraph"/>
        <w:ind w:left="1146"/>
        <w:rPr>
          <w:rFonts w:asciiTheme="minorHAnsi" w:hAnsiTheme="minorHAnsi" w:cstheme="minorHAnsi"/>
          <w:sz w:val="22"/>
          <w:szCs w:val="22"/>
          <w:lang w:val="ro-RO"/>
        </w:rPr>
      </w:pPr>
    </w:p>
    <w:p w14:paraId="72BD7EDE" w14:textId="77777777" w:rsidR="00AC79C4" w:rsidRPr="00453D22" w:rsidRDefault="00AC79C4" w:rsidP="00AC79C4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b/>
          <w:sz w:val="22"/>
          <w:szCs w:val="22"/>
          <w:lang w:val="ro-RO"/>
        </w:rPr>
        <w:t>Din oficiu: 10 p.</w:t>
      </w:r>
    </w:p>
    <w:p w14:paraId="6AB90E72" w14:textId="77777777" w:rsidR="00AC79C4" w:rsidRPr="00453D22" w:rsidRDefault="00AC79C4" w:rsidP="00AC79C4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453D22">
        <w:rPr>
          <w:rFonts w:asciiTheme="minorHAnsi" w:hAnsiTheme="minorHAnsi" w:cstheme="minorHAnsi"/>
          <w:b/>
          <w:sz w:val="22"/>
          <w:szCs w:val="22"/>
          <w:lang w:val="ro-RO"/>
        </w:rPr>
        <w:t>Timp de lucru: 1 oră</w:t>
      </w:r>
    </w:p>
    <w:p w14:paraId="586C18BC" w14:textId="77777777" w:rsidR="00560499" w:rsidRPr="00453D22" w:rsidRDefault="00560499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45FDBEA9" w14:textId="77777777" w:rsidR="00247E7D" w:rsidRPr="00247E7D" w:rsidRDefault="00247E7D" w:rsidP="00247E7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247E7D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CONCURS JUDEŢEAN “MICA OLIMPIADĂ DE INFORMATICĂ”</w:t>
      </w:r>
    </w:p>
    <w:p w14:paraId="3288357C" w14:textId="77777777" w:rsidR="00247E7D" w:rsidRPr="00247E7D" w:rsidRDefault="00247E7D" w:rsidP="00247E7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247E7D">
        <w:rPr>
          <w:rFonts w:asciiTheme="minorHAnsi" w:hAnsiTheme="minorHAnsi" w:cstheme="minorHAnsi"/>
          <w:b/>
          <w:sz w:val="22"/>
          <w:szCs w:val="22"/>
          <w:lang w:val="ro-RO"/>
        </w:rPr>
        <w:t>18 MAI 2019, EDIŢIA a XX-a</w:t>
      </w:r>
    </w:p>
    <w:p w14:paraId="2E789297" w14:textId="77777777" w:rsidR="00247E7D" w:rsidRPr="00247E7D" w:rsidRDefault="00247E7D" w:rsidP="00247E7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A23D7">
        <w:rPr>
          <w:rFonts w:asciiTheme="minorHAnsi" w:hAnsiTheme="minorHAnsi" w:cstheme="minorHAnsi"/>
          <w:b/>
          <w:sz w:val="22"/>
          <w:szCs w:val="22"/>
          <w:lang w:val="ro-RO"/>
        </w:rPr>
        <w:t>BAREM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Pr="00247E7D">
        <w:rPr>
          <w:rFonts w:asciiTheme="minorHAnsi" w:hAnsiTheme="minorHAnsi" w:cstheme="minorHAnsi"/>
          <w:b/>
          <w:sz w:val="22"/>
          <w:szCs w:val="22"/>
          <w:lang w:val="ro-RO"/>
        </w:rPr>
        <w:t>PROBA TEORETICĂ</w:t>
      </w:r>
    </w:p>
    <w:p w14:paraId="629C7BB4" w14:textId="77777777" w:rsidR="00247E7D" w:rsidRDefault="00247E7D" w:rsidP="00247E7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247E7D">
        <w:rPr>
          <w:rFonts w:asciiTheme="minorHAnsi" w:hAnsiTheme="minorHAnsi" w:cstheme="minorHAnsi"/>
          <w:b/>
          <w:sz w:val="22"/>
          <w:szCs w:val="22"/>
          <w:lang w:val="ro-RO"/>
        </w:rPr>
        <w:t xml:space="preserve">CLASELE a III-a şi a IV-a </w:t>
      </w:r>
    </w:p>
    <w:p w14:paraId="284281DB" w14:textId="77777777" w:rsidR="00941236" w:rsidRDefault="00941236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1A7C83C1" w14:textId="77777777" w:rsidR="00941236" w:rsidRDefault="00941236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I. 1. – </w:t>
      </w:r>
      <w:r w:rsidR="003A23D7">
        <w:rPr>
          <w:rFonts w:asciiTheme="minorHAnsi" w:hAnsiTheme="minorHAnsi" w:cstheme="minorHAnsi"/>
          <w:sz w:val="22"/>
          <w:szCs w:val="22"/>
          <w:lang w:val="ro-RO"/>
        </w:rPr>
        <w:t xml:space="preserve">A ; </w:t>
      </w:r>
      <w:r>
        <w:rPr>
          <w:rFonts w:asciiTheme="minorHAnsi" w:hAnsiTheme="minorHAnsi" w:cstheme="minorHAnsi"/>
          <w:sz w:val="22"/>
          <w:szCs w:val="22"/>
          <w:lang w:val="ro-RO"/>
        </w:rPr>
        <w:t>2. –</w:t>
      </w:r>
      <w:r w:rsidR="003A23D7">
        <w:rPr>
          <w:rFonts w:asciiTheme="minorHAnsi" w:hAnsiTheme="minorHAnsi" w:cstheme="minorHAnsi"/>
          <w:sz w:val="22"/>
          <w:szCs w:val="22"/>
          <w:lang w:val="ro-RO"/>
        </w:rPr>
        <w:t xml:space="preserve"> F ; </w:t>
      </w:r>
      <w:r>
        <w:rPr>
          <w:rFonts w:asciiTheme="minorHAnsi" w:hAnsiTheme="minorHAnsi" w:cstheme="minorHAnsi"/>
          <w:sz w:val="22"/>
          <w:szCs w:val="22"/>
          <w:lang w:val="ro-RO"/>
        </w:rPr>
        <w:t>3. –</w:t>
      </w:r>
      <w:r w:rsidR="003A23D7">
        <w:rPr>
          <w:rFonts w:asciiTheme="minorHAnsi" w:hAnsiTheme="minorHAnsi" w:cstheme="minorHAnsi"/>
          <w:sz w:val="22"/>
          <w:szCs w:val="22"/>
          <w:lang w:val="ro-RO"/>
        </w:rPr>
        <w:t xml:space="preserve"> F ; </w:t>
      </w:r>
      <w:r>
        <w:rPr>
          <w:rFonts w:asciiTheme="minorHAnsi" w:hAnsiTheme="minorHAnsi" w:cstheme="minorHAnsi"/>
          <w:sz w:val="22"/>
          <w:szCs w:val="22"/>
          <w:lang w:val="ro-RO"/>
        </w:rPr>
        <w:t>4. –</w:t>
      </w:r>
      <w:r w:rsidR="007D09C1">
        <w:rPr>
          <w:rFonts w:asciiTheme="minorHAnsi" w:hAnsiTheme="minorHAnsi" w:cstheme="minorHAnsi"/>
          <w:sz w:val="22"/>
          <w:szCs w:val="22"/>
          <w:lang w:val="ro-RO"/>
        </w:rPr>
        <w:t xml:space="preserve"> F</w:t>
      </w:r>
      <w:r w:rsidR="003A23D7">
        <w:rPr>
          <w:rFonts w:asciiTheme="minorHAnsi" w:hAnsiTheme="minorHAnsi" w:cstheme="minorHAnsi"/>
          <w:sz w:val="22"/>
          <w:szCs w:val="22"/>
          <w:lang w:val="ro-RO"/>
        </w:rPr>
        <w:t xml:space="preserve"> ; 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5. – </w:t>
      </w:r>
      <w:r w:rsidR="003A23D7">
        <w:rPr>
          <w:rFonts w:asciiTheme="minorHAnsi" w:hAnsiTheme="minorHAnsi" w:cstheme="minorHAnsi"/>
          <w:sz w:val="22"/>
          <w:szCs w:val="22"/>
          <w:lang w:val="ro-RO"/>
        </w:rPr>
        <w:t xml:space="preserve">F ; </w:t>
      </w:r>
      <w:bookmarkStart w:id="0" w:name="_GoBack"/>
      <w:bookmarkEnd w:id="0"/>
    </w:p>
    <w:p w14:paraId="35D74ABF" w14:textId="13E9D5F6" w:rsidR="00941236" w:rsidRDefault="0089358D" w:rsidP="00941236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II. 1. – B ; 2. – C ; 3. – A ; 4. – C ; 5. – B ; 6. – A ; 7. – B ; 8. – D ; 9. – B ; 10. – A ; </w:t>
      </w:r>
    </w:p>
    <w:p w14:paraId="1F5B4DBE" w14:textId="70AB9B41" w:rsidR="00941236" w:rsidRDefault="0089358D" w:rsidP="00941236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III. 1. – I ; 2. – E ; 3. – H ; 4. – J ; 5. – D ; 6. – A ; 7. – G ; 8. – B ; 9. – F ; 10. – C</w:t>
      </w:r>
    </w:p>
    <w:p w14:paraId="0CC22906" w14:textId="77777777" w:rsidR="00941236" w:rsidRDefault="00941236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0FAC8B19" w14:textId="77777777" w:rsidR="00941236" w:rsidRPr="00453D22" w:rsidRDefault="00C00BD2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IV. Ordinea este: </w:t>
      </w:r>
      <w:r w:rsidR="003D2723">
        <w:rPr>
          <w:rFonts w:asciiTheme="minorHAnsi" w:hAnsiTheme="minorHAnsi" w:cstheme="minorHAnsi"/>
          <w:sz w:val="22"/>
          <w:szCs w:val="22"/>
          <w:lang w:val="ro-RO"/>
        </w:rPr>
        <w:t>D A B C H E F G</w:t>
      </w:r>
    </w:p>
    <w:p w14:paraId="6960EF3C" w14:textId="77777777" w:rsidR="00560499" w:rsidRPr="00453D22" w:rsidRDefault="00560499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46C6B0A1" w14:textId="77777777" w:rsidR="00560499" w:rsidRPr="00453D22" w:rsidRDefault="00560499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4F72F68A" w14:textId="77777777" w:rsidR="00560499" w:rsidRPr="00453D22" w:rsidRDefault="00560499" w:rsidP="00560499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sectPr w:rsidR="00560499" w:rsidRPr="00453D22" w:rsidSect="00453D22"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AA1AA" w14:textId="77777777" w:rsidR="00835474" w:rsidRDefault="00835474" w:rsidP="00F029D8">
      <w:r>
        <w:separator/>
      </w:r>
    </w:p>
  </w:endnote>
  <w:endnote w:type="continuationSeparator" w:id="0">
    <w:p w14:paraId="110942AC" w14:textId="77777777" w:rsidR="00835474" w:rsidRDefault="00835474" w:rsidP="00F0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EF565" w14:textId="77777777" w:rsidR="000C75DC" w:rsidRPr="006E1837" w:rsidRDefault="000C75DC">
    <w:pPr>
      <w:pStyle w:val="Footer"/>
      <w:rPr>
        <w:rFonts w:ascii="Calibri" w:hAnsi="Calibri" w:cs="Calibri"/>
        <w:sz w:val="20"/>
        <w:szCs w:val="20"/>
      </w:rPr>
    </w:pPr>
    <w:r w:rsidRPr="006E1837">
      <w:rPr>
        <w:rFonts w:ascii="Calibri" w:hAnsi="Calibri" w:cs="Calibri"/>
        <w:sz w:val="20"/>
        <w:szCs w:val="20"/>
      </w:rPr>
      <w:t xml:space="preserve">Prof. </w:t>
    </w:r>
    <w:proofErr w:type="spellStart"/>
    <w:r w:rsidRPr="006E1837">
      <w:rPr>
        <w:rFonts w:ascii="Calibri" w:hAnsi="Calibri" w:cs="Calibri"/>
        <w:sz w:val="20"/>
        <w:szCs w:val="20"/>
      </w:rPr>
      <w:t>Florea</w:t>
    </w:r>
    <w:proofErr w:type="spellEnd"/>
    <w:r w:rsidRPr="006E1837">
      <w:rPr>
        <w:rFonts w:ascii="Calibri" w:hAnsi="Calibri" w:cs="Calibri"/>
        <w:sz w:val="20"/>
        <w:szCs w:val="20"/>
      </w:rPr>
      <w:t xml:space="preserve"> </w:t>
    </w:r>
    <w:r w:rsidR="00D21138" w:rsidRPr="006E1837">
      <w:rPr>
        <w:rFonts w:ascii="Calibri" w:hAnsi="Calibri" w:cs="Calibri"/>
        <w:sz w:val="20"/>
        <w:szCs w:val="20"/>
      </w:rPr>
      <w:t>Laura</w:t>
    </w:r>
  </w:p>
  <w:p w14:paraId="22D905A0" w14:textId="77777777" w:rsidR="000C75DC" w:rsidRPr="006E1837" w:rsidRDefault="00D21138">
    <w:pPr>
      <w:pStyle w:val="Footer"/>
      <w:rPr>
        <w:rFonts w:ascii="Calibri" w:hAnsi="Calibri" w:cs="Calibri"/>
        <w:sz w:val="20"/>
        <w:szCs w:val="20"/>
        <w:lang w:val="ro-RO"/>
      </w:rPr>
    </w:pPr>
    <w:proofErr w:type="spellStart"/>
    <w:r w:rsidRPr="006E1837">
      <w:rPr>
        <w:rFonts w:ascii="Calibri" w:hAnsi="Calibri" w:cs="Calibri"/>
        <w:sz w:val="20"/>
        <w:szCs w:val="20"/>
      </w:rPr>
      <w:t>Liceul</w:t>
    </w:r>
    <w:proofErr w:type="spellEnd"/>
    <w:r w:rsidRPr="006E1837">
      <w:rPr>
        <w:rFonts w:ascii="Calibri" w:hAnsi="Calibri" w:cs="Calibri"/>
        <w:sz w:val="20"/>
        <w:szCs w:val="20"/>
      </w:rPr>
      <w:t xml:space="preserve"> </w:t>
    </w:r>
    <w:proofErr w:type="spellStart"/>
    <w:proofErr w:type="gramStart"/>
    <w:r w:rsidRPr="006E1837">
      <w:rPr>
        <w:rFonts w:ascii="Calibri" w:hAnsi="Calibri" w:cs="Calibri"/>
        <w:sz w:val="20"/>
        <w:szCs w:val="20"/>
      </w:rPr>
      <w:t>Teoretic</w:t>
    </w:r>
    <w:proofErr w:type="spellEnd"/>
    <w:r w:rsidRPr="006E1837">
      <w:rPr>
        <w:rFonts w:ascii="Calibri" w:hAnsi="Calibri" w:cs="Calibri"/>
        <w:sz w:val="20"/>
        <w:szCs w:val="20"/>
      </w:rPr>
      <w:t xml:space="preserve"> ”Ion</w:t>
    </w:r>
    <w:proofErr w:type="gramEnd"/>
    <w:r w:rsidRPr="006E1837">
      <w:rPr>
        <w:rFonts w:ascii="Calibri" w:hAnsi="Calibri" w:cs="Calibri"/>
        <w:sz w:val="20"/>
        <w:szCs w:val="20"/>
      </w:rPr>
      <w:t xml:space="preserve"> </w:t>
    </w:r>
    <w:proofErr w:type="spellStart"/>
    <w:r w:rsidRPr="006E1837">
      <w:rPr>
        <w:rFonts w:ascii="Calibri" w:hAnsi="Calibri" w:cs="Calibri"/>
        <w:sz w:val="20"/>
        <w:szCs w:val="20"/>
      </w:rPr>
      <w:t>Mihalache</w:t>
    </w:r>
    <w:proofErr w:type="spellEnd"/>
    <w:r w:rsidRPr="006E1837">
      <w:rPr>
        <w:rFonts w:ascii="Calibri" w:hAnsi="Calibri" w:cs="Calibri"/>
        <w:sz w:val="20"/>
        <w:szCs w:val="20"/>
      </w:rPr>
      <w:t xml:space="preserve">” </w:t>
    </w:r>
    <w:proofErr w:type="spellStart"/>
    <w:r w:rsidRPr="006E1837">
      <w:rPr>
        <w:rFonts w:ascii="Calibri" w:hAnsi="Calibri" w:cs="Calibri"/>
        <w:sz w:val="20"/>
        <w:szCs w:val="20"/>
      </w:rPr>
      <w:t>Topoloveni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20D55" w14:textId="77777777" w:rsidR="00835474" w:rsidRDefault="00835474" w:rsidP="00F029D8">
      <w:r>
        <w:separator/>
      </w:r>
    </w:p>
  </w:footnote>
  <w:footnote w:type="continuationSeparator" w:id="0">
    <w:p w14:paraId="5361472A" w14:textId="77777777" w:rsidR="00835474" w:rsidRDefault="00835474" w:rsidP="00F0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lang w:val="ro-RO"/>
      </w:rPr>
      <w:alias w:val="Title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B9090B8" w14:textId="77777777" w:rsidR="00CB55E4" w:rsidRDefault="00D31069" w:rsidP="006E1837">
        <w:pPr>
          <w:pStyle w:val="Header"/>
          <w:pBdr>
            <w:between w:val="single" w:sz="4" w:space="1" w:color="5B9BD5"/>
          </w:pBdr>
          <w:spacing w:line="276" w:lineRule="auto"/>
          <w:jc w:val="center"/>
        </w:pPr>
        <w:r>
          <w:t>[Type the document title]</w:t>
        </w:r>
      </w:p>
    </w:sdtContent>
  </w:sdt>
  <w:sdt>
    <w:sdtPr>
      <w:rPr>
        <w:lang w:val="ro-RO"/>
      </w:rPr>
      <w:alias w:val="Date"/>
      <w:id w:val="77547044"/>
      <w:showingPlcHdr/>
      <w:dataBinding w:prefixMappings="xmlns:ns0='http://schemas.microsoft.com/office/2006/coverPageProps'" w:xpath="/ns0:CoverPageProperties[1]/ns0:PublishDate[1]" w:storeItemID="{55AF091B-3C7A-41E3-B477-F2FDAA23CFDA}"/>
      <w:date w:fullDate="2011-10-20T00:00:00Z">
        <w:dateFormat w:val="MMMM d, yyyy"/>
        <w:lid w:val="en-US"/>
        <w:storeMappedDataAs w:val="dateTime"/>
        <w:calendar w:val="gregorian"/>
      </w:date>
    </w:sdtPr>
    <w:sdtEndPr/>
    <w:sdtContent>
      <w:p w14:paraId="340CAF32" w14:textId="77777777" w:rsidR="00CB55E4" w:rsidRDefault="00D31069" w:rsidP="00CB55E4">
        <w:pPr>
          <w:pStyle w:val="Header"/>
        </w:pPr>
        <w:r>
          <w:t>[Pick the date]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23E"/>
    <w:multiLevelType w:val="hybridMultilevel"/>
    <w:tmpl w:val="B950C00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8725E"/>
    <w:multiLevelType w:val="hybridMultilevel"/>
    <w:tmpl w:val="7F5EB7E2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57E0"/>
    <w:multiLevelType w:val="hybridMultilevel"/>
    <w:tmpl w:val="35080562"/>
    <w:lvl w:ilvl="0" w:tplc="F490CC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054467"/>
    <w:multiLevelType w:val="hybridMultilevel"/>
    <w:tmpl w:val="50F8AB82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002B4"/>
    <w:multiLevelType w:val="hybridMultilevel"/>
    <w:tmpl w:val="45B4684E"/>
    <w:lvl w:ilvl="0" w:tplc="E312DC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E3176C"/>
    <w:multiLevelType w:val="hybridMultilevel"/>
    <w:tmpl w:val="3A46EE8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A67F9"/>
    <w:multiLevelType w:val="hybridMultilevel"/>
    <w:tmpl w:val="0B0C41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CF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F121EA"/>
    <w:multiLevelType w:val="hybridMultilevel"/>
    <w:tmpl w:val="316428EA"/>
    <w:lvl w:ilvl="0" w:tplc="FE5A57AE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5" w:hanging="360"/>
      </w:pPr>
    </w:lvl>
    <w:lvl w:ilvl="2" w:tplc="0418001B" w:tentative="1">
      <w:start w:val="1"/>
      <w:numFmt w:val="lowerRoman"/>
      <w:lvlText w:val="%3."/>
      <w:lvlJc w:val="right"/>
      <w:pPr>
        <w:ind w:left="2085" w:hanging="180"/>
      </w:pPr>
    </w:lvl>
    <w:lvl w:ilvl="3" w:tplc="0418000F" w:tentative="1">
      <w:start w:val="1"/>
      <w:numFmt w:val="decimal"/>
      <w:lvlText w:val="%4."/>
      <w:lvlJc w:val="left"/>
      <w:pPr>
        <w:ind w:left="2805" w:hanging="360"/>
      </w:pPr>
    </w:lvl>
    <w:lvl w:ilvl="4" w:tplc="04180019" w:tentative="1">
      <w:start w:val="1"/>
      <w:numFmt w:val="lowerLetter"/>
      <w:lvlText w:val="%5."/>
      <w:lvlJc w:val="left"/>
      <w:pPr>
        <w:ind w:left="3525" w:hanging="360"/>
      </w:pPr>
    </w:lvl>
    <w:lvl w:ilvl="5" w:tplc="0418001B" w:tentative="1">
      <w:start w:val="1"/>
      <w:numFmt w:val="lowerRoman"/>
      <w:lvlText w:val="%6."/>
      <w:lvlJc w:val="right"/>
      <w:pPr>
        <w:ind w:left="4245" w:hanging="180"/>
      </w:pPr>
    </w:lvl>
    <w:lvl w:ilvl="6" w:tplc="0418000F" w:tentative="1">
      <w:start w:val="1"/>
      <w:numFmt w:val="decimal"/>
      <w:lvlText w:val="%7."/>
      <w:lvlJc w:val="left"/>
      <w:pPr>
        <w:ind w:left="4965" w:hanging="360"/>
      </w:pPr>
    </w:lvl>
    <w:lvl w:ilvl="7" w:tplc="04180019" w:tentative="1">
      <w:start w:val="1"/>
      <w:numFmt w:val="lowerLetter"/>
      <w:lvlText w:val="%8."/>
      <w:lvlJc w:val="left"/>
      <w:pPr>
        <w:ind w:left="5685" w:hanging="360"/>
      </w:pPr>
    </w:lvl>
    <w:lvl w:ilvl="8" w:tplc="0418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0F750F2"/>
    <w:multiLevelType w:val="hybridMultilevel"/>
    <w:tmpl w:val="35D23316"/>
    <w:lvl w:ilvl="0" w:tplc="FA52CF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93605"/>
    <w:multiLevelType w:val="hybridMultilevel"/>
    <w:tmpl w:val="35D23316"/>
    <w:lvl w:ilvl="0" w:tplc="FA52CF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B0B07"/>
    <w:multiLevelType w:val="hybridMultilevel"/>
    <w:tmpl w:val="5C9079B4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FB0835"/>
    <w:multiLevelType w:val="hybridMultilevel"/>
    <w:tmpl w:val="2AB483F6"/>
    <w:lvl w:ilvl="0" w:tplc="FA52CF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497278"/>
    <w:multiLevelType w:val="hybridMultilevel"/>
    <w:tmpl w:val="8B0A87B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CF1C83"/>
    <w:multiLevelType w:val="hybridMultilevel"/>
    <w:tmpl w:val="AAD2BD08"/>
    <w:lvl w:ilvl="0" w:tplc="7AC413EC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5" w:hanging="360"/>
      </w:pPr>
    </w:lvl>
    <w:lvl w:ilvl="2" w:tplc="0418001B" w:tentative="1">
      <w:start w:val="1"/>
      <w:numFmt w:val="lowerRoman"/>
      <w:lvlText w:val="%3."/>
      <w:lvlJc w:val="right"/>
      <w:pPr>
        <w:ind w:left="2085" w:hanging="180"/>
      </w:pPr>
    </w:lvl>
    <w:lvl w:ilvl="3" w:tplc="0418000F" w:tentative="1">
      <w:start w:val="1"/>
      <w:numFmt w:val="decimal"/>
      <w:lvlText w:val="%4."/>
      <w:lvlJc w:val="left"/>
      <w:pPr>
        <w:ind w:left="2805" w:hanging="360"/>
      </w:pPr>
    </w:lvl>
    <w:lvl w:ilvl="4" w:tplc="04180019" w:tentative="1">
      <w:start w:val="1"/>
      <w:numFmt w:val="lowerLetter"/>
      <w:lvlText w:val="%5."/>
      <w:lvlJc w:val="left"/>
      <w:pPr>
        <w:ind w:left="3525" w:hanging="360"/>
      </w:pPr>
    </w:lvl>
    <w:lvl w:ilvl="5" w:tplc="0418001B" w:tentative="1">
      <w:start w:val="1"/>
      <w:numFmt w:val="lowerRoman"/>
      <w:lvlText w:val="%6."/>
      <w:lvlJc w:val="right"/>
      <w:pPr>
        <w:ind w:left="4245" w:hanging="180"/>
      </w:pPr>
    </w:lvl>
    <w:lvl w:ilvl="6" w:tplc="0418000F" w:tentative="1">
      <w:start w:val="1"/>
      <w:numFmt w:val="decimal"/>
      <w:lvlText w:val="%7."/>
      <w:lvlJc w:val="left"/>
      <w:pPr>
        <w:ind w:left="4965" w:hanging="360"/>
      </w:pPr>
    </w:lvl>
    <w:lvl w:ilvl="7" w:tplc="04180019" w:tentative="1">
      <w:start w:val="1"/>
      <w:numFmt w:val="lowerLetter"/>
      <w:lvlText w:val="%8."/>
      <w:lvlJc w:val="left"/>
      <w:pPr>
        <w:ind w:left="5685" w:hanging="360"/>
      </w:pPr>
    </w:lvl>
    <w:lvl w:ilvl="8" w:tplc="0418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388B5EB7"/>
    <w:multiLevelType w:val="hybridMultilevel"/>
    <w:tmpl w:val="B960102E"/>
    <w:lvl w:ilvl="0" w:tplc="FA52CF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2269B6"/>
    <w:multiLevelType w:val="multilevel"/>
    <w:tmpl w:val="0418001D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lowerRoman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6" w15:restartNumberingAfterBreak="0">
    <w:nsid w:val="3E4E7037"/>
    <w:multiLevelType w:val="hybridMultilevel"/>
    <w:tmpl w:val="985CAD68"/>
    <w:lvl w:ilvl="0" w:tplc="FA52CF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F85E3E"/>
    <w:multiLevelType w:val="hybridMultilevel"/>
    <w:tmpl w:val="69021042"/>
    <w:lvl w:ilvl="0" w:tplc="8BDC0204">
      <w:start w:val="1"/>
      <w:numFmt w:val="lowerLetter"/>
      <w:pStyle w:val="distractor"/>
      <w:lvlText w:val="%1."/>
      <w:lvlJc w:val="left"/>
      <w:pPr>
        <w:tabs>
          <w:tab w:val="num" w:pos="360"/>
        </w:tabs>
        <w:ind w:left="114" w:hanging="114"/>
      </w:pPr>
      <w:rPr>
        <w:rFonts w:ascii="Arial" w:hAnsi="Arial" w:hint="default"/>
        <w:b/>
        <w:i w:val="0"/>
        <w:sz w:val="22"/>
      </w:rPr>
    </w:lvl>
    <w:lvl w:ilvl="1" w:tplc="FFFFFFFF">
      <w:start w:val="1"/>
      <w:numFmt w:val="lowerLetter"/>
      <w:pStyle w:val="distractor"/>
      <w:lvlText w:val="%2."/>
      <w:lvlJc w:val="left"/>
      <w:pPr>
        <w:tabs>
          <w:tab w:val="num" w:pos="567"/>
        </w:tabs>
        <w:ind w:left="170" w:firstLine="0"/>
      </w:pPr>
      <w:rPr>
        <w:rFonts w:ascii="Arial" w:hAnsi="Arial" w:hint="default"/>
        <w:b/>
        <w:i w:val="0"/>
        <w:sz w:val="22"/>
      </w:rPr>
    </w:lvl>
    <w:lvl w:ilvl="2" w:tplc="FFFFFFFF">
      <w:start w:val="1"/>
      <w:numFmt w:val="lowerLetter"/>
      <w:pStyle w:val="distractor"/>
      <w:lvlText w:val="%3."/>
      <w:lvlJc w:val="left"/>
      <w:pPr>
        <w:tabs>
          <w:tab w:val="num" w:pos="567"/>
        </w:tabs>
        <w:ind w:left="170" w:firstLine="0"/>
      </w:pPr>
      <w:rPr>
        <w:rFonts w:ascii="Arial" w:hAnsi="Arial" w:hint="default"/>
        <w:b/>
        <w:i w:val="0"/>
        <w:sz w:val="22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B110D1"/>
    <w:multiLevelType w:val="hybridMultilevel"/>
    <w:tmpl w:val="3DC4F542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1E0801"/>
    <w:multiLevelType w:val="singleLevel"/>
    <w:tmpl w:val="A8984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47DB4E2A"/>
    <w:multiLevelType w:val="hybridMultilevel"/>
    <w:tmpl w:val="DC2C27E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4B1678"/>
    <w:multiLevelType w:val="hybridMultilevel"/>
    <w:tmpl w:val="5CAE115A"/>
    <w:lvl w:ilvl="0" w:tplc="49B4EACA">
      <w:start w:val="1"/>
      <w:numFmt w:val="lowerLetter"/>
      <w:lvlText w:val="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90F10"/>
    <w:multiLevelType w:val="hybridMultilevel"/>
    <w:tmpl w:val="79E84432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0DD7F56"/>
    <w:multiLevelType w:val="hybridMultilevel"/>
    <w:tmpl w:val="ABC6713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3082695"/>
    <w:multiLevelType w:val="hybridMultilevel"/>
    <w:tmpl w:val="2FF6410C"/>
    <w:lvl w:ilvl="0" w:tplc="C7DCE1CE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Times New Roman" w:hAnsi="Times New Roman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273D17"/>
    <w:multiLevelType w:val="hybridMultilevel"/>
    <w:tmpl w:val="E0747EAA"/>
    <w:lvl w:ilvl="0" w:tplc="C1B6F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375DD6"/>
    <w:multiLevelType w:val="hybridMultilevel"/>
    <w:tmpl w:val="7E7A84B8"/>
    <w:lvl w:ilvl="0" w:tplc="2F482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47E9A"/>
    <w:multiLevelType w:val="hybridMultilevel"/>
    <w:tmpl w:val="7EE46CEA"/>
    <w:lvl w:ilvl="0" w:tplc="84E6E8F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020997"/>
    <w:multiLevelType w:val="hybridMultilevel"/>
    <w:tmpl w:val="536607B6"/>
    <w:lvl w:ilvl="0" w:tplc="FA52CF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B432DE"/>
    <w:multiLevelType w:val="hybridMultilevel"/>
    <w:tmpl w:val="D5C21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593E32"/>
    <w:multiLevelType w:val="hybridMultilevel"/>
    <w:tmpl w:val="ABB26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DC3B04"/>
    <w:multiLevelType w:val="hybridMultilevel"/>
    <w:tmpl w:val="87D68762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730679E0"/>
    <w:multiLevelType w:val="hybridMultilevel"/>
    <w:tmpl w:val="466AC5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E6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5E2A86"/>
    <w:multiLevelType w:val="hybridMultilevel"/>
    <w:tmpl w:val="01FEAEF4"/>
    <w:lvl w:ilvl="0" w:tplc="6928AC02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C782DF6">
      <w:start w:val="5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3A54D11"/>
    <w:multiLevelType w:val="hybridMultilevel"/>
    <w:tmpl w:val="B980E350"/>
    <w:lvl w:ilvl="0" w:tplc="FA52CF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7F6EF4"/>
    <w:multiLevelType w:val="hybridMultilevel"/>
    <w:tmpl w:val="DC286A22"/>
    <w:lvl w:ilvl="0" w:tplc="F60022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B6675"/>
    <w:multiLevelType w:val="hybridMultilevel"/>
    <w:tmpl w:val="737CD6D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026A1B"/>
    <w:multiLevelType w:val="hybridMultilevel"/>
    <w:tmpl w:val="9F26E30E"/>
    <w:lvl w:ilvl="0" w:tplc="9F04EAFA">
      <w:start w:val="1"/>
      <w:numFmt w:val="lowerLetter"/>
      <w:lvlText w:val="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 w15:restartNumberingAfterBreak="0">
    <w:nsid w:val="7AB242FF"/>
    <w:multiLevelType w:val="hybridMultilevel"/>
    <w:tmpl w:val="EFDEE1BE"/>
    <w:lvl w:ilvl="0" w:tplc="CF4C4532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17"/>
  </w:num>
  <w:num w:numId="4">
    <w:abstractNumId w:val="24"/>
  </w:num>
  <w:num w:numId="5">
    <w:abstractNumId w:val="15"/>
  </w:num>
  <w:num w:numId="6">
    <w:abstractNumId w:val="26"/>
  </w:num>
  <w:num w:numId="7">
    <w:abstractNumId w:val="33"/>
  </w:num>
  <w:num w:numId="8">
    <w:abstractNumId w:val="36"/>
  </w:num>
  <w:num w:numId="9">
    <w:abstractNumId w:val="38"/>
  </w:num>
  <w:num w:numId="10">
    <w:abstractNumId w:val="37"/>
  </w:num>
  <w:num w:numId="11">
    <w:abstractNumId w:val="21"/>
  </w:num>
  <w:num w:numId="12">
    <w:abstractNumId w:val="25"/>
  </w:num>
  <w:num w:numId="13">
    <w:abstractNumId w:val="2"/>
  </w:num>
  <w:num w:numId="14">
    <w:abstractNumId w:val="4"/>
  </w:num>
  <w:num w:numId="15">
    <w:abstractNumId w:val="6"/>
  </w:num>
  <w:num w:numId="16">
    <w:abstractNumId w:val="31"/>
  </w:num>
  <w:num w:numId="17">
    <w:abstractNumId w:val="22"/>
  </w:num>
  <w:num w:numId="18">
    <w:abstractNumId w:val="29"/>
  </w:num>
  <w:num w:numId="19">
    <w:abstractNumId w:val="1"/>
  </w:num>
  <w:num w:numId="20">
    <w:abstractNumId w:val="0"/>
  </w:num>
  <w:num w:numId="21">
    <w:abstractNumId w:val="12"/>
  </w:num>
  <w:num w:numId="22">
    <w:abstractNumId w:val="3"/>
  </w:num>
  <w:num w:numId="23">
    <w:abstractNumId w:val="5"/>
  </w:num>
  <w:num w:numId="24">
    <w:abstractNumId w:val="10"/>
  </w:num>
  <w:num w:numId="25">
    <w:abstractNumId w:val="18"/>
  </w:num>
  <w:num w:numId="26">
    <w:abstractNumId w:val="20"/>
  </w:num>
  <w:num w:numId="27">
    <w:abstractNumId w:val="35"/>
  </w:num>
  <w:num w:numId="28">
    <w:abstractNumId w:val="7"/>
  </w:num>
  <w:num w:numId="29">
    <w:abstractNumId w:val="13"/>
  </w:num>
  <w:num w:numId="30">
    <w:abstractNumId w:val="8"/>
  </w:num>
  <w:num w:numId="31">
    <w:abstractNumId w:val="9"/>
  </w:num>
  <w:num w:numId="32">
    <w:abstractNumId w:val="28"/>
  </w:num>
  <w:num w:numId="33">
    <w:abstractNumId w:val="11"/>
  </w:num>
  <w:num w:numId="34">
    <w:abstractNumId w:val="14"/>
  </w:num>
  <w:num w:numId="35">
    <w:abstractNumId w:val="16"/>
  </w:num>
  <w:num w:numId="36">
    <w:abstractNumId w:val="34"/>
  </w:num>
  <w:num w:numId="37">
    <w:abstractNumId w:val="19"/>
  </w:num>
  <w:num w:numId="38">
    <w:abstractNumId w:val="3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C88"/>
    <w:rsid w:val="00075A44"/>
    <w:rsid w:val="000C75DC"/>
    <w:rsid w:val="000E0A29"/>
    <w:rsid w:val="000F3F6C"/>
    <w:rsid w:val="001036BE"/>
    <w:rsid w:val="0016459B"/>
    <w:rsid w:val="001F661F"/>
    <w:rsid w:val="0022327B"/>
    <w:rsid w:val="00247E7D"/>
    <w:rsid w:val="002B7DF2"/>
    <w:rsid w:val="003A23D7"/>
    <w:rsid w:val="003D2723"/>
    <w:rsid w:val="004351CD"/>
    <w:rsid w:val="00453D22"/>
    <w:rsid w:val="0048585F"/>
    <w:rsid w:val="00496288"/>
    <w:rsid w:val="00502BB5"/>
    <w:rsid w:val="00560499"/>
    <w:rsid w:val="00563286"/>
    <w:rsid w:val="006E1837"/>
    <w:rsid w:val="006F1EC7"/>
    <w:rsid w:val="00751FC5"/>
    <w:rsid w:val="00784106"/>
    <w:rsid w:val="007D09C1"/>
    <w:rsid w:val="007E24CC"/>
    <w:rsid w:val="007F2297"/>
    <w:rsid w:val="008025F5"/>
    <w:rsid w:val="00835474"/>
    <w:rsid w:val="0085035C"/>
    <w:rsid w:val="0089358D"/>
    <w:rsid w:val="008E021C"/>
    <w:rsid w:val="008E4CD2"/>
    <w:rsid w:val="00912559"/>
    <w:rsid w:val="00915283"/>
    <w:rsid w:val="00941236"/>
    <w:rsid w:val="009C2F65"/>
    <w:rsid w:val="009E1A12"/>
    <w:rsid w:val="00A1391F"/>
    <w:rsid w:val="00A268F9"/>
    <w:rsid w:val="00A36F68"/>
    <w:rsid w:val="00A73D65"/>
    <w:rsid w:val="00AC24CF"/>
    <w:rsid w:val="00AC79C4"/>
    <w:rsid w:val="00AD02FF"/>
    <w:rsid w:val="00AE1F61"/>
    <w:rsid w:val="00B149A2"/>
    <w:rsid w:val="00BF4C88"/>
    <w:rsid w:val="00C00BD2"/>
    <w:rsid w:val="00C2452D"/>
    <w:rsid w:val="00C37955"/>
    <w:rsid w:val="00C649CB"/>
    <w:rsid w:val="00C65184"/>
    <w:rsid w:val="00D21138"/>
    <w:rsid w:val="00D21650"/>
    <w:rsid w:val="00D31069"/>
    <w:rsid w:val="00D53C89"/>
    <w:rsid w:val="00D54061"/>
    <w:rsid w:val="00D95E7D"/>
    <w:rsid w:val="00DA33F6"/>
    <w:rsid w:val="00E2056C"/>
    <w:rsid w:val="00E96B58"/>
    <w:rsid w:val="00EA097A"/>
    <w:rsid w:val="00EB7AC4"/>
    <w:rsid w:val="00ED6FB7"/>
    <w:rsid w:val="00F029D8"/>
    <w:rsid w:val="00F8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5426"/>
  <w15:docId w15:val="{CA90BCD1-AA3C-4E8B-BC81-377F2C97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499"/>
    <w:pPr>
      <w:ind w:left="720"/>
      <w:contextualSpacing/>
    </w:pPr>
  </w:style>
  <w:style w:type="paragraph" w:customStyle="1" w:styleId="distractor">
    <w:name w:val="distractor"/>
    <w:basedOn w:val="Normal"/>
    <w:rsid w:val="00560499"/>
    <w:pPr>
      <w:numPr>
        <w:ilvl w:val="2"/>
        <w:numId w:val="3"/>
      </w:numPr>
      <w:tabs>
        <w:tab w:val="clear" w:pos="567"/>
        <w:tab w:val="num" w:pos="360"/>
      </w:tabs>
      <w:ind w:left="114" w:hanging="114"/>
      <w:jc w:val="right"/>
    </w:pPr>
    <w:rPr>
      <w:rFonts w:ascii="Arial" w:hAnsi="Arial"/>
      <w:b/>
      <w:sz w:val="22"/>
      <w:szCs w:val="20"/>
    </w:rPr>
  </w:style>
  <w:style w:type="table" w:styleId="TableGrid">
    <w:name w:val="Table Grid"/>
    <w:basedOn w:val="TableNormal"/>
    <w:rsid w:val="00560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560499"/>
    <w:pPr>
      <w:jc w:val="both"/>
    </w:pPr>
    <w:rPr>
      <w:rFonts w:ascii="Arial" w:hAnsi="Arial" w:cs="Arial"/>
      <w:sz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5604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4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499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rsid w:val="00560499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560499"/>
    <w:rPr>
      <w:b/>
      <w:bCs/>
    </w:rPr>
  </w:style>
  <w:style w:type="paragraph" w:styleId="BodyTextIndent">
    <w:name w:val="Body Text Indent"/>
    <w:basedOn w:val="Normal"/>
    <w:link w:val="BodyTextIndentChar"/>
    <w:rsid w:val="00563286"/>
    <w:pPr>
      <w:ind w:firstLine="360"/>
    </w:pPr>
    <w:rPr>
      <w:sz w:val="20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56328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C75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5D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o/url?sa=i&amp;source=images&amp;cd=&amp;cad=rja&amp;uact=8&amp;ved=2ahUKEwi2we-EvY_bAhWG2KQKHUCaBmEQjRx6BAgBEAU&amp;url=https://www.pinterest.com/pin/405675878912616913/&amp;psig=AOvVaw1orE74JhW7UoQ8E_bMUFqA&amp;ust=152674029189842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https://i.pinimg.com/originals/ae/a0/f2/aea0f22a40d425c3dda1feb6961cee1e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BDDC77F-4FE1-46DD-BBE7-D5071C722CB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11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CristiLaura</dc:creator>
  <cp:lastModifiedBy>Daria Maria Cioara</cp:lastModifiedBy>
  <cp:revision>7</cp:revision>
  <cp:lastPrinted>2019-05-17T13:23:00Z</cp:lastPrinted>
  <dcterms:created xsi:type="dcterms:W3CDTF">2019-05-17T13:23:00Z</dcterms:created>
  <dcterms:modified xsi:type="dcterms:W3CDTF">2019-05-18T15:16:00Z</dcterms:modified>
</cp:coreProperties>
</file>